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CF0" w:rsidR="005867D0" w:rsidP="001A669A" w:rsidRDefault="005867D0" w14:paraId="7C709A40" w14:textId="32B4488D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C93CF0" w:rsidR="000F4149" w:rsidP="001A669A" w:rsidRDefault="000F4149" w14:paraId="06DA81AA" w14:textId="77777777">
      <w:pPr>
        <w:spacing w:after="0" w:line="240" w:lineRule="auto"/>
        <w:rPr>
          <w:rFonts w:ascii="Times" w:hAnsi="Times" w:cs="Times New Roman"/>
          <w:sz w:val="24"/>
          <w:szCs w:val="24"/>
        </w:rPr>
      </w:pPr>
      <w:r w:rsidRPr="00C93CF0">
        <w:rPr>
          <w:rFonts w:ascii="Times" w:hAnsi="Times" w:cs="Times New Roman"/>
          <w:sz w:val="24"/>
          <w:szCs w:val="24"/>
        </w:rPr>
        <w:t>REPUBLIKA HRVATSKA</w:t>
      </w:r>
    </w:p>
    <w:p w:rsidRPr="00C93CF0" w:rsidR="000F4149" w:rsidP="001A669A" w:rsidRDefault="000F4149" w14:paraId="07AD0657" w14:textId="77777777">
      <w:pPr>
        <w:spacing w:after="0" w:line="240" w:lineRule="auto"/>
        <w:rPr>
          <w:rFonts w:ascii="Times" w:hAnsi="Times" w:cs="Times New Roman"/>
          <w:sz w:val="24"/>
          <w:szCs w:val="24"/>
        </w:rPr>
      </w:pPr>
      <w:r w:rsidRPr="00C93CF0">
        <w:rPr>
          <w:rFonts w:ascii="Times" w:hAnsi="Times" w:cs="Times New Roman"/>
          <w:sz w:val="24"/>
          <w:szCs w:val="24"/>
        </w:rPr>
        <w:t>TRGOVAČKI SUD U ZAGREBU</w:t>
      </w:r>
    </w:p>
    <w:p w:rsidRPr="00C93CF0" w:rsidR="000F4149" w:rsidP="001A669A" w:rsidRDefault="000F4149" w14:paraId="13D8F832" w14:textId="77777777">
      <w:pPr>
        <w:spacing w:after="0" w:line="240" w:lineRule="auto"/>
        <w:rPr>
          <w:rFonts w:ascii="Times" w:hAnsi="Times" w:cs="Times New Roman"/>
          <w:sz w:val="24"/>
          <w:szCs w:val="24"/>
        </w:rPr>
      </w:pPr>
      <w:r w:rsidRPr="00C93CF0">
        <w:rPr>
          <w:rFonts w:ascii="Times" w:hAnsi="Times" w:cs="Times New Roman"/>
          <w:sz w:val="24"/>
          <w:szCs w:val="24"/>
        </w:rPr>
        <w:t xml:space="preserve">Zagreb, Amruševa 2/II                                          </w:t>
      </w:r>
      <w:r w:rsidRPr="00C93CF0">
        <w:rPr>
          <w:rFonts w:ascii="Times" w:hAnsi="Times" w:cs="Times New Roman"/>
          <w:sz w:val="24"/>
          <w:szCs w:val="24"/>
        </w:rPr>
        <w:tab/>
      </w:r>
      <w:r w:rsidRPr="00C93CF0">
        <w:rPr>
          <w:rFonts w:ascii="Times" w:hAnsi="Times" w:cs="Times New Roman"/>
          <w:sz w:val="24"/>
          <w:szCs w:val="24"/>
        </w:rPr>
        <w:tab/>
      </w:r>
      <w:r w:rsidRPr="00C93CF0">
        <w:rPr>
          <w:rFonts w:ascii="Times" w:hAnsi="Times" w:cs="Times New Roman"/>
          <w:sz w:val="24"/>
          <w:szCs w:val="24"/>
        </w:rPr>
        <w:tab/>
      </w:r>
      <w:r w:rsidRPr="00C93CF0">
        <w:rPr>
          <w:rFonts w:ascii="Times" w:hAnsi="Times" w:cs="Times New Roman"/>
          <w:sz w:val="24"/>
          <w:szCs w:val="24"/>
        </w:rPr>
        <w:tab/>
      </w:r>
    </w:p>
    <w:p w:rsidRPr="00C93CF0" w:rsidR="000F4149" w:rsidP="007321BD" w:rsidRDefault="000F4149" w14:paraId="4081043A" w14:textId="77777777">
      <w:pPr>
        <w:spacing w:after="0" w:line="240" w:lineRule="auto"/>
        <w:rPr>
          <w:rFonts w:ascii="Times" w:hAnsi="Times" w:cs="Times New Roman"/>
          <w:sz w:val="24"/>
          <w:szCs w:val="24"/>
        </w:rPr>
      </w:pPr>
    </w:p>
    <w:p w:rsidRPr="00C93CF0" w:rsidR="000F4149" w:rsidP="001A669A" w:rsidRDefault="000F4149" w14:paraId="308C0E7F" w14:textId="77777777">
      <w:pPr>
        <w:spacing w:after="0" w:line="240" w:lineRule="auto"/>
        <w:rPr>
          <w:rFonts w:ascii="Times" w:hAnsi="Times" w:cs="Times New Roman"/>
          <w:sz w:val="24"/>
          <w:szCs w:val="24"/>
        </w:rPr>
      </w:pPr>
    </w:p>
    <w:p w:rsidRPr="00C93CF0" w:rsidR="000F4149" w:rsidP="00C61334" w:rsidRDefault="000F4149" w14:paraId="0814E76C" w14:textId="77777777">
      <w:pPr>
        <w:spacing w:after="0" w:line="240" w:lineRule="auto"/>
        <w:jc w:val="center"/>
        <w:rPr>
          <w:rFonts w:ascii="Times" w:hAnsi="Times" w:cs="Times New Roman"/>
          <w:sz w:val="24"/>
          <w:szCs w:val="24"/>
        </w:rPr>
      </w:pPr>
      <w:r w:rsidRPr="00C93CF0">
        <w:rPr>
          <w:rFonts w:ascii="Times" w:hAnsi="Times" w:cs="Times New Roman"/>
          <w:sz w:val="24"/>
          <w:szCs w:val="24"/>
        </w:rPr>
        <w:t>Z A P I S N I K</w:t>
      </w:r>
    </w:p>
    <w:p w:rsidRPr="00C93CF0" w:rsidR="004A05AF" w:rsidP="00C61334" w:rsidRDefault="004A05AF" w14:paraId="73AB6317" w14:textId="77777777">
      <w:pPr>
        <w:spacing w:after="0" w:line="240" w:lineRule="auto"/>
        <w:jc w:val="center"/>
        <w:rPr>
          <w:rFonts w:ascii="Times" w:hAnsi="Times" w:cs="Times New Roman"/>
          <w:sz w:val="24"/>
          <w:szCs w:val="24"/>
        </w:rPr>
      </w:pPr>
    </w:p>
    <w:p w:rsidRPr="00C93CF0" w:rsidR="000F4149" w:rsidP="00C61334" w:rsidRDefault="000F4149" w14:paraId="24FEC013" w14:textId="684DED2E">
      <w:pPr>
        <w:spacing w:after="0" w:line="240" w:lineRule="auto"/>
        <w:jc w:val="center"/>
        <w:rPr>
          <w:rFonts w:ascii="Times" w:hAnsi="Times" w:cs="Times New Roman"/>
          <w:sz w:val="24"/>
          <w:szCs w:val="24"/>
        </w:rPr>
      </w:pPr>
      <w:r w:rsidRPr="00C93CF0">
        <w:rPr>
          <w:rFonts w:ascii="Times" w:hAnsi="Times" w:cs="Times New Roman"/>
          <w:sz w:val="24"/>
          <w:szCs w:val="24"/>
        </w:rPr>
        <w:t xml:space="preserve">s ročišta za ispitivanje tražbina, u predstečajnom postupku nad dužnikom </w:t>
      </w:r>
      <w:r w:rsidRPr="00C93CF0" w:rsidR="00C93CF0">
        <w:rPr>
          <w:rFonts w:ascii="Times" w:hAnsi="Times"/>
          <w:sz w:val="24"/>
          <w:szCs w:val="24"/>
        </w:rPr>
        <w:t xml:space="preserve">BIO ŽUNEC d.o.o., </w:t>
      </w:r>
      <w:proofErr w:type="spellStart"/>
      <w:r w:rsidRPr="00C93CF0" w:rsidR="00C93CF0">
        <w:rPr>
          <w:rFonts w:ascii="Times" w:hAnsi="Times"/>
          <w:sz w:val="24"/>
          <w:szCs w:val="24"/>
        </w:rPr>
        <w:t>OIB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: </w:t>
      </w:r>
      <w:proofErr w:type="spellStart"/>
      <w:r w:rsidRPr="00C93CF0" w:rsidR="00C93CF0">
        <w:rPr>
          <w:rFonts w:ascii="Times" w:hAnsi="Times"/>
          <w:sz w:val="24"/>
          <w:szCs w:val="24"/>
        </w:rPr>
        <w:t>02926123910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, </w:t>
      </w:r>
      <w:proofErr w:type="spellStart"/>
      <w:r w:rsidRPr="00C93CF0" w:rsidR="00C93CF0">
        <w:rPr>
          <w:rFonts w:ascii="Times" w:hAnsi="Times"/>
          <w:sz w:val="24"/>
          <w:szCs w:val="24"/>
        </w:rPr>
        <w:t>Rugvica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, </w:t>
      </w:r>
      <w:proofErr w:type="spellStart"/>
      <w:r w:rsidRPr="00C93CF0" w:rsidR="00C93CF0">
        <w:rPr>
          <w:rFonts w:ascii="Times" w:hAnsi="Times"/>
          <w:sz w:val="24"/>
          <w:szCs w:val="24"/>
        </w:rPr>
        <w:t>Jurišićeva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 </w:t>
      </w:r>
      <w:proofErr w:type="spellStart"/>
      <w:r w:rsidRPr="00C93CF0" w:rsidR="00C93CF0">
        <w:rPr>
          <w:rFonts w:ascii="Times" w:hAnsi="Times"/>
          <w:sz w:val="24"/>
          <w:szCs w:val="24"/>
        </w:rPr>
        <w:t>30</w:t>
      </w:r>
      <w:proofErr w:type="spellEnd"/>
      <w:r w:rsidRPr="00C93CF0" w:rsidR="00C93CF0">
        <w:rPr>
          <w:rFonts w:ascii="Times" w:hAnsi="Times"/>
          <w:sz w:val="24"/>
          <w:szCs w:val="24"/>
        </w:rPr>
        <w:t>, Dugo Selo</w:t>
      </w:r>
      <w:r w:rsidRPr="00C93CF0" w:rsidR="00C93CF0">
        <w:rPr>
          <w:rFonts w:ascii="Times" w:hAnsi="Times" w:cs="Times New Roman"/>
          <w:sz w:val="24"/>
          <w:szCs w:val="24"/>
        </w:rPr>
        <w:t xml:space="preserve"> </w:t>
      </w:r>
      <w:r w:rsidRPr="00C93CF0" w:rsidR="006D3EED">
        <w:rPr>
          <w:rFonts w:ascii="Times" w:hAnsi="Times" w:cs="Times New Roman"/>
          <w:sz w:val="24"/>
          <w:szCs w:val="24"/>
        </w:rPr>
        <w:t>sastavljen pri</w:t>
      </w:r>
      <w:r w:rsidRPr="00C93CF0" w:rsidR="00166752">
        <w:rPr>
          <w:rFonts w:ascii="Times" w:hAnsi="Times" w:cs="Times New Roman"/>
          <w:sz w:val="24"/>
          <w:szCs w:val="24"/>
        </w:rPr>
        <w:t xml:space="preserve"> Trgovačkom sudu u Zagrebu </w:t>
      </w:r>
      <w:proofErr w:type="spellStart"/>
      <w:r w:rsidR="004377F9">
        <w:rPr>
          <w:rFonts w:ascii="Times" w:hAnsi="Times" w:cs="Times New Roman"/>
          <w:sz w:val="24"/>
          <w:szCs w:val="24"/>
        </w:rPr>
        <w:t>12</w:t>
      </w:r>
      <w:proofErr w:type="spellEnd"/>
      <w:r w:rsidR="004377F9">
        <w:rPr>
          <w:rFonts w:ascii="Times" w:hAnsi="Times" w:cs="Times New Roman"/>
          <w:sz w:val="24"/>
          <w:szCs w:val="24"/>
        </w:rPr>
        <w:t xml:space="preserve">. veljače </w:t>
      </w:r>
      <w:proofErr w:type="spellStart"/>
      <w:r w:rsidR="004377F9">
        <w:rPr>
          <w:rFonts w:ascii="Times" w:hAnsi="Times" w:cs="Times New Roman"/>
          <w:sz w:val="24"/>
          <w:szCs w:val="24"/>
        </w:rPr>
        <w:t>2021</w:t>
      </w:r>
      <w:proofErr w:type="spellEnd"/>
      <w:r w:rsidR="004377F9">
        <w:rPr>
          <w:rFonts w:ascii="Times" w:hAnsi="Times" w:cs="Times New Roman"/>
          <w:sz w:val="24"/>
          <w:szCs w:val="24"/>
        </w:rPr>
        <w:t>.</w:t>
      </w:r>
    </w:p>
    <w:p w:rsidRPr="00C93CF0" w:rsidR="00DF5DAB" w:rsidP="00DF5DAB" w:rsidRDefault="00DF5DAB" w14:paraId="5C1B6853" w14:textId="77777777">
      <w:pPr>
        <w:spacing w:after="0" w:line="240" w:lineRule="auto"/>
        <w:rPr>
          <w:rFonts w:ascii="Times" w:hAnsi="Times" w:cs="Times New Roman"/>
          <w:sz w:val="24"/>
          <w:szCs w:val="24"/>
        </w:rPr>
      </w:pPr>
    </w:p>
    <w:p w:rsidRPr="00C93CF0" w:rsidR="005867D0" w:rsidP="001A669A" w:rsidRDefault="005867D0" w14:paraId="227E26A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93CF0" w:rsidR="000F4149" w:rsidP="001A669A" w:rsidRDefault="000F4149" w14:paraId="5C9E6B4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Nazočni od suda:</w:t>
      </w:r>
    </w:p>
    <w:p w:rsidRPr="00C93CF0" w:rsidR="000F4149" w:rsidP="001A669A" w:rsidRDefault="000F4149" w14:paraId="44855D20" w14:textId="59AF18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Sudac</w:t>
      </w:r>
      <w:r w:rsidRPr="00C93CF0" w:rsidR="00166752">
        <w:rPr>
          <w:rFonts w:ascii="Times New Roman" w:hAnsi="Times New Roman" w:cs="Times New Roman"/>
          <w:sz w:val="24"/>
          <w:szCs w:val="24"/>
        </w:rPr>
        <w:t>:</w:t>
      </w:r>
      <w:r w:rsidRPr="00C93CF0">
        <w:rPr>
          <w:rFonts w:ascii="Times New Roman" w:hAnsi="Times New Roman" w:cs="Times New Roman"/>
          <w:sz w:val="24"/>
          <w:szCs w:val="24"/>
        </w:rPr>
        <w:t xml:space="preserve"> </w:t>
      </w:r>
      <w:r w:rsidRPr="00C93CF0" w:rsidR="00626862">
        <w:rPr>
          <w:rFonts w:ascii="Times New Roman" w:hAnsi="Times New Roman" w:cs="Times New Roman"/>
          <w:sz w:val="24"/>
          <w:szCs w:val="24"/>
        </w:rPr>
        <w:t>Maja Praljak</w:t>
      </w:r>
    </w:p>
    <w:p w:rsidRPr="00C93CF0" w:rsidR="000F4149" w:rsidP="001A669A" w:rsidRDefault="0020696E" w14:paraId="4B527D86" w14:textId="0D155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Zapisničar</w:t>
      </w:r>
      <w:r w:rsidRPr="00C93CF0" w:rsidR="000F4149">
        <w:rPr>
          <w:rFonts w:ascii="Times New Roman" w:hAnsi="Times New Roman" w:cs="Times New Roman"/>
          <w:sz w:val="24"/>
          <w:szCs w:val="24"/>
        </w:rPr>
        <w:t xml:space="preserve">: </w:t>
      </w:r>
      <w:r w:rsidRPr="00C93CF0" w:rsidR="00626862">
        <w:rPr>
          <w:rFonts w:ascii="Times New Roman" w:hAnsi="Times New Roman" w:cs="Times New Roman"/>
          <w:sz w:val="24"/>
          <w:szCs w:val="24"/>
        </w:rPr>
        <w:t>Nikolina Krunić</w:t>
      </w:r>
    </w:p>
    <w:p w:rsidRPr="00C93CF0" w:rsidR="000F4149" w:rsidP="001A669A" w:rsidRDefault="000F4149" w14:paraId="36A662E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93CF0" w:rsidR="000F4149" w:rsidP="001A669A" w:rsidRDefault="000F4149" w14:paraId="282D4755" w14:textId="4232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C93CF0" w:rsidR="00C93CF0">
        <w:rPr>
          <w:rFonts w:ascii="Times New Roman" w:hAnsi="Times New Roman" w:cs="Times New Roman"/>
          <w:sz w:val="24"/>
          <w:szCs w:val="24"/>
        </w:rPr>
        <w:t>13,30</w:t>
      </w:r>
      <w:r w:rsidRPr="00C93CF0" w:rsidR="00A916C3">
        <w:rPr>
          <w:rFonts w:ascii="Times New Roman" w:hAnsi="Times New Roman" w:cs="Times New Roman"/>
          <w:sz w:val="24"/>
          <w:szCs w:val="24"/>
        </w:rPr>
        <w:t xml:space="preserve"> </w:t>
      </w:r>
      <w:r w:rsidRPr="00C93CF0">
        <w:rPr>
          <w:rFonts w:ascii="Times New Roman" w:hAnsi="Times New Roman" w:cs="Times New Roman"/>
          <w:sz w:val="24"/>
          <w:szCs w:val="24"/>
        </w:rPr>
        <w:t>sati</w:t>
      </w:r>
    </w:p>
    <w:p w:rsidRPr="00C93CF0" w:rsidR="005867D0" w:rsidP="001A669A" w:rsidRDefault="005867D0" w14:paraId="6C1654A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93CF0" w:rsidR="00166752" w:rsidP="001A669A" w:rsidRDefault="00CC1432" w14:paraId="2FBB780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Sud otvara ročište za ispitivanje tražbina</w:t>
      </w:r>
      <w:r w:rsidRPr="00C93CF0" w:rsidR="00166752">
        <w:rPr>
          <w:rFonts w:ascii="Times New Roman" w:hAnsi="Times New Roman" w:cs="Times New Roman"/>
          <w:sz w:val="24"/>
          <w:szCs w:val="24"/>
        </w:rPr>
        <w:t>.</w:t>
      </w:r>
    </w:p>
    <w:p w:rsidRPr="00C93CF0" w:rsidR="00166752" w:rsidP="001A669A" w:rsidRDefault="00166752" w14:paraId="45F8255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93CF0" w:rsidR="00CC1432" w:rsidP="001A669A" w:rsidRDefault="00166752" w14:paraId="5BBE60E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R</w:t>
      </w:r>
      <w:r w:rsidRPr="00C93CF0" w:rsidR="00CC1432">
        <w:rPr>
          <w:rFonts w:ascii="Times New Roman" w:hAnsi="Times New Roman" w:cs="Times New Roman"/>
          <w:sz w:val="24"/>
          <w:szCs w:val="24"/>
        </w:rPr>
        <w:t>očište je javno.</w:t>
      </w:r>
    </w:p>
    <w:p w:rsidRPr="00C93CF0" w:rsidR="006D3EED" w:rsidP="001A669A" w:rsidRDefault="006D3EED" w14:paraId="3198BBB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93CF0" w:rsidR="006D3EED" w:rsidP="001A669A" w:rsidRDefault="000F4149" w14:paraId="4B6612A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 xml:space="preserve">Utvrđuje se </w:t>
      </w:r>
      <w:r w:rsidRPr="00C93CF0" w:rsidR="00166752">
        <w:rPr>
          <w:rFonts w:ascii="Times New Roman" w:hAnsi="Times New Roman" w:cs="Times New Roman"/>
          <w:sz w:val="24"/>
          <w:szCs w:val="24"/>
        </w:rPr>
        <w:t xml:space="preserve">da </w:t>
      </w:r>
      <w:r w:rsidRPr="00C93CF0" w:rsidR="006D3EED">
        <w:rPr>
          <w:rFonts w:ascii="Times New Roman" w:hAnsi="Times New Roman" w:cs="Times New Roman"/>
          <w:sz w:val="24"/>
          <w:szCs w:val="24"/>
        </w:rPr>
        <w:t xml:space="preserve">su </w:t>
      </w:r>
      <w:r w:rsidRPr="00C93CF0" w:rsidR="00CC1432">
        <w:rPr>
          <w:rFonts w:ascii="Times New Roman" w:hAnsi="Times New Roman" w:cs="Times New Roman"/>
          <w:sz w:val="24"/>
          <w:szCs w:val="24"/>
        </w:rPr>
        <w:t xml:space="preserve">na ročište </w:t>
      </w:r>
      <w:r w:rsidRPr="00C93CF0">
        <w:rPr>
          <w:rFonts w:ascii="Times New Roman" w:hAnsi="Times New Roman" w:cs="Times New Roman"/>
          <w:sz w:val="24"/>
          <w:szCs w:val="24"/>
        </w:rPr>
        <w:t>pristupi</w:t>
      </w:r>
      <w:r w:rsidRPr="00C93CF0" w:rsidR="006D3EED">
        <w:rPr>
          <w:rFonts w:ascii="Times New Roman" w:hAnsi="Times New Roman" w:cs="Times New Roman"/>
          <w:sz w:val="24"/>
          <w:szCs w:val="24"/>
        </w:rPr>
        <w:t>li:</w:t>
      </w:r>
    </w:p>
    <w:p w:rsidRPr="00C93CF0" w:rsidR="006D3EED" w:rsidP="001A669A" w:rsidRDefault="006D3EED" w14:paraId="25E5785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93CF0" w:rsidR="000F4149" w:rsidP="001A669A" w:rsidRDefault="006D3EED" w14:paraId="6F4670E1" w14:textId="1BBAAD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P</w:t>
      </w:r>
      <w:r w:rsidRPr="00C93CF0" w:rsidR="000F4149">
        <w:rPr>
          <w:rFonts w:ascii="Times New Roman" w:hAnsi="Times New Roman" w:cs="Times New Roman"/>
          <w:sz w:val="24"/>
          <w:szCs w:val="24"/>
        </w:rPr>
        <w:t>ovjerenik</w:t>
      </w:r>
      <w:r w:rsidRPr="00C93CF0" w:rsidR="00066C24">
        <w:rPr>
          <w:rFonts w:ascii="Times New Roman" w:hAnsi="Times New Roman" w:cs="Times New Roman"/>
          <w:sz w:val="24"/>
          <w:szCs w:val="24"/>
        </w:rPr>
        <w:t xml:space="preserve">: </w:t>
      </w:r>
      <w:r w:rsidRPr="00C93CF0" w:rsidR="00C93CF0">
        <w:rPr>
          <w:rFonts w:ascii="Times New Roman" w:hAnsi="Times New Roman" w:cs="Times New Roman"/>
          <w:sz w:val="24"/>
          <w:szCs w:val="24"/>
        </w:rPr>
        <w:t>Snježana Vrkljan</w:t>
      </w:r>
    </w:p>
    <w:p w:rsidRPr="0037062D" w:rsidR="006D3EED" w:rsidP="00DF5DAB" w:rsidRDefault="006D3EED" w14:paraId="7C654851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</w:p>
    <w:p w:rsidRPr="005F35AB" w:rsidR="00DF5DAB" w:rsidP="00DF5DAB" w:rsidRDefault="006D3EED" w14:paraId="549450DF" w14:textId="246BB7E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5F35AB">
        <w:rPr>
          <w:rFonts w:ascii="Times New Roman" w:hAnsi="Times New Roman" w:cs="Times New Roman"/>
          <w:sz w:val="24"/>
          <w:szCs w:val="24"/>
        </w:rPr>
        <w:t>Dužnik</w:t>
      </w:r>
      <w:r w:rsidRPr="005F35AB" w:rsidR="000F4149">
        <w:rPr>
          <w:rFonts w:ascii="Times New Roman" w:hAnsi="Times New Roman" w:cs="Times New Roman"/>
          <w:sz w:val="24"/>
          <w:szCs w:val="24"/>
        </w:rPr>
        <w:t>:</w:t>
      </w:r>
      <w:r w:rsidRPr="005F35AB" w:rsidR="00166752">
        <w:rPr>
          <w:rFonts w:ascii="Times New Roman" w:hAnsi="Times New Roman" w:cs="Times New Roman"/>
          <w:sz w:val="24"/>
          <w:szCs w:val="24"/>
        </w:rPr>
        <w:t xml:space="preserve"> </w:t>
      </w:r>
      <w:r w:rsidRPr="005F35AB" w:rsidR="00A31FD5">
        <w:rPr>
          <w:rFonts w:ascii="Times New Roman" w:hAnsi="Times New Roman" w:cs="Times New Roman"/>
          <w:sz w:val="24"/>
          <w:szCs w:val="24"/>
        </w:rPr>
        <w:t xml:space="preserve"> </w:t>
      </w:r>
      <w:r w:rsidR="00DB6703">
        <w:rPr>
          <w:rFonts w:ascii="Times New Roman" w:hAnsi="Times New Roman" w:cs="Times New Roman"/>
          <w:sz w:val="24"/>
          <w:szCs w:val="24"/>
        </w:rPr>
        <w:t>Katarina</w:t>
      </w:r>
      <w:r w:rsidR="00D67562">
        <w:rPr>
          <w:rFonts w:ascii="Times New Roman" w:hAnsi="Times New Roman" w:cs="Times New Roman"/>
          <w:sz w:val="24"/>
          <w:szCs w:val="24"/>
        </w:rPr>
        <w:t xml:space="preserve"> Šentija odvjetnica u OD </w:t>
      </w:r>
      <w:proofErr w:type="spellStart"/>
      <w:r w:rsidR="00D67562">
        <w:rPr>
          <w:rFonts w:ascii="Times New Roman" w:hAnsi="Times New Roman" w:cs="Times New Roman"/>
          <w:sz w:val="24"/>
          <w:szCs w:val="24"/>
        </w:rPr>
        <w:t>Jujnović</w:t>
      </w:r>
      <w:proofErr w:type="spellEnd"/>
      <w:r w:rsidR="00D67562">
        <w:rPr>
          <w:rFonts w:ascii="Times New Roman" w:hAnsi="Times New Roman" w:cs="Times New Roman"/>
          <w:sz w:val="24"/>
          <w:szCs w:val="24"/>
        </w:rPr>
        <w:t>, Lučić i Marković po punomoći u spisu</w:t>
      </w:r>
    </w:p>
    <w:p w:rsidRPr="0037062D" w:rsidR="00892749" w:rsidP="007B05E9" w:rsidRDefault="00892749" w14:paraId="70AC989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5F35AB" w:rsidR="00713834" w:rsidP="00713834" w:rsidRDefault="00713834" w14:paraId="6CE02F4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5AB">
        <w:rPr>
          <w:rFonts w:ascii="Times New Roman" w:hAnsi="Times New Roman" w:cs="Times New Roman"/>
          <w:sz w:val="24"/>
          <w:szCs w:val="24"/>
        </w:rPr>
        <w:t>Vjerovnici:</w:t>
      </w:r>
    </w:p>
    <w:p w:rsidRPr="0037062D" w:rsidR="00186693" w:rsidP="00713834" w:rsidRDefault="00186693" w14:paraId="71183E8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67562" w:rsidR="00713834" w:rsidP="00713834" w:rsidRDefault="00186693" w14:paraId="087BDABB" w14:textId="73FB7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562">
        <w:rPr>
          <w:rFonts w:ascii="Times New Roman" w:hAnsi="Times New Roman" w:cs="Times New Roman"/>
          <w:sz w:val="24"/>
          <w:szCs w:val="24"/>
        </w:rPr>
        <w:t xml:space="preserve">- </w:t>
      </w:r>
      <w:r w:rsidRPr="00D67562" w:rsidR="00713834">
        <w:rPr>
          <w:rFonts w:ascii="Times New Roman" w:hAnsi="Times New Roman" w:cs="Times New Roman"/>
          <w:sz w:val="24"/>
          <w:szCs w:val="24"/>
        </w:rPr>
        <w:t xml:space="preserve">RH Ministarstvo financija, Porezna uprava, </w:t>
      </w:r>
      <w:r w:rsidRPr="00D67562" w:rsidR="00D67562">
        <w:rPr>
          <w:rFonts w:ascii="Times New Roman" w:hAnsi="Times New Roman" w:cs="Times New Roman"/>
          <w:sz w:val="24"/>
          <w:szCs w:val="24"/>
        </w:rPr>
        <w:t xml:space="preserve">Alenka </w:t>
      </w:r>
      <w:proofErr w:type="spellStart"/>
      <w:r w:rsidRPr="00D67562" w:rsidR="00D67562">
        <w:rPr>
          <w:rFonts w:ascii="Times New Roman" w:hAnsi="Times New Roman" w:cs="Times New Roman"/>
          <w:sz w:val="24"/>
          <w:szCs w:val="24"/>
        </w:rPr>
        <w:t>Horak</w:t>
      </w:r>
      <w:proofErr w:type="spellEnd"/>
      <w:r w:rsidRPr="00D67562" w:rsidR="00D67562">
        <w:rPr>
          <w:rFonts w:ascii="Times New Roman" w:hAnsi="Times New Roman" w:cs="Times New Roman"/>
          <w:sz w:val="24"/>
          <w:szCs w:val="24"/>
        </w:rPr>
        <w:t xml:space="preserve"> Kopriva</w:t>
      </w:r>
      <w:r w:rsidRPr="00D67562" w:rsidR="00713834">
        <w:rPr>
          <w:rFonts w:ascii="Times New Roman" w:hAnsi="Times New Roman" w:cs="Times New Roman"/>
          <w:sz w:val="24"/>
          <w:szCs w:val="24"/>
        </w:rPr>
        <w:t xml:space="preserve">, </w:t>
      </w:r>
      <w:r w:rsidRPr="00D67562" w:rsidR="00D67562">
        <w:rPr>
          <w:rFonts w:ascii="Times New Roman" w:hAnsi="Times New Roman" w:cs="Times New Roman"/>
          <w:sz w:val="24"/>
          <w:szCs w:val="24"/>
        </w:rPr>
        <w:t>savjetnica</w:t>
      </w:r>
      <w:r w:rsidRPr="00D67562" w:rsidR="00713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562" w:rsidR="00713834">
        <w:rPr>
          <w:rFonts w:ascii="Times New Roman" w:hAnsi="Times New Roman" w:cs="Times New Roman"/>
          <w:sz w:val="24"/>
          <w:szCs w:val="24"/>
        </w:rPr>
        <w:t>ŽDO</w:t>
      </w:r>
      <w:proofErr w:type="spellEnd"/>
      <w:r w:rsidRPr="00D67562" w:rsidR="00713834">
        <w:rPr>
          <w:rFonts w:ascii="Times New Roman" w:hAnsi="Times New Roman" w:cs="Times New Roman"/>
          <w:sz w:val="24"/>
          <w:szCs w:val="24"/>
        </w:rPr>
        <w:t xml:space="preserve"> </w:t>
      </w:r>
      <w:r w:rsidRPr="00D67562" w:rsidR="00D67562">
        <w:rPr>
          <w:rFonts w:ascii="Times New Roman" w:hAnsi="Times New Roman" w:cs="Times New Roman"/>
          <w:sz w:val="24"/>
          <w:szCs w:val="24"/>
        </w:rPr>
        <w:t>Velika Gorica</w:t>
      </w:r>
    </w:p>
    <w:p w:rsidR="00DB6703" w:rsidP="00713834" w:rsidRDefault="00DB6703" w14:paraId="30D1A657" w14:textId="3800F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703">
        <w:rPr>
          <w:rFonts w:ascii="Times New Roman" w:hAnsi="Times New Roman" w:cs="Times New Roman"/>
          <w:sz w:val="24"/>
          <w:szCs w:val="24"/>
        </w:rPr>
        <w:t>KENT</w:t>
      </w:r>
      <w:proofErr w:type="spellEnd"/>
      <w:r w:rsidRPr="00DB6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703">
        <w:rPr>
          <w:rFonts w:ascii="Times New Roman" w:hAnsi="Times New Roman" w:cs="Times New Roman"/>
          <w:sz w:val="24"/>
          <w:szCs w:val="24"/>
        </w:rPr>
        <w:t>BANK</w:t>
      </w:r>
      <w:proofErr w:type="spellEnd"/>
      <w:r w:rsidRPr="00DB6703">
        <w:rPr>
          <w:rFonts w:ascii="Times New Roman" w:hAnsi="Times New Roman" w:cs="Times New Roman"/>
          <w:sz w:val="24"/>
          <w:szCs w:val="24"/>
        </w:rPr>
        <w:t>- odvjetnica Ivana Stojan punomoć u spisu</w:t>
      </w:r>
    </w:p>
    <w:p w:rsidRPr="00DB6703" w:rsidR="00DB6703" w:rsidP="00713834" w:rsidRDefault="00DB6703" w14:paraId="17657233" w14:textId="135C1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ERSTE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BANKA- odvjetnik Hrvoje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Domac</w:t>
      </w:r>
      <w:proofErr w:type="spellEnd"/>
      <w:r>
        <w:rPr>
          <w:rFonts w:ascii="Times New Roman" w:hAnsi="Times New Roman" w:cs="Times New Roman"/>
          <w:sz w:val="24"/>
          <w:szCs w:val="24"/>
        </w:rPr>
        <w:t>, punomoć u spisu</w:t>
      </w:r>
    </w:p>
    <w:p w:rsidRPr="00C93CF0" w:rsidR="00917148" w:rsidP="00DB6703" w:rsidRDefault="00917148" w14:paraId="6E1FCE7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93CF0" w:rsidR="00713834" w:rsidP="00713834" w:rsidRDefault="00713834" w14:paraId="17B2E292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C93CF0" w:rsidR="00713834" w:rsidP="00713834" w:rsidRDefault="00713834" w14:paraId="44AAC751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C93CF0" w:rsidR="00713834" w:rsidP="00713834" w:rsidRDefault="00713834" w14:paraId="66AD44D1" w14:textId="03A0441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 xml:space="preserve">- rješenjem ovog suda broj gornji od </w:t>
      </w:r>
      <w:r w:rsidRPr="00C93CF0" w:rsidR="00C93CF0">
        <w:rPr>
          <w:rFonts w:ascii="Times New Roman" w:hAnsi="Times New Roman" w:cs="Times New Roman"/>
          <w:sz w:val="24"/>
          <w:szCs w:val="24"/>
        </w:rPr>
        <w:t>7. veljače 2020</w:t>
      </w:r>
      <w:r w:rsidRPr="00C93CF0" w:rsidR="00D643D0">
        <w:rPr>
          <w:rFonts w:ascii="Times New Roman" w:hAnsi="Times New Roman" w:cs="Times New Roman"/>
          <w:sz w:val="24"/>
          <w:szCs w:val="24"/>
        </w:rPr>
        <w:t>.</w:t>
      </w:r>
      <w:r w:rsidRPr="00C93CF0">
        <w:rPr>
          <w:rFonts w:ascii="Times New Roman" w:hAnsi="Times New Roman" w:cs="Times New Roman"/>
          <w:sz w:val="24"/>
          <w:szCs w:val="24"/>
        </w:rPr>
        <w:t xml:space="preserve"> otvoren je </w:t>
      </w:r>
      <w:proofErr w:type="spellStart"/>
      <w:r w:rsidRPr="00C93CF0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C93CF0">
        <w:rPr>
          <w:rFonts w:ascii="Times New Roman" w:hAnsi="Times New Roman" w:cs="Times New Roman"/>
          <w:sz w:val="24"/>
          <w:szCs w:val="24"/>
        </w:rPr>
        <w:t xml:space="preserve"> postupak nad dužnikom </w:t>
      </w:r>
      <w:r w:rsidRPr="00C93CF0" w:rsidR="00C93CF0">
        <w:rPr>
          <w:rFonts w:ascii="Times" w:hAnsi="Times"/>
          <w:sz w:val="24"/>
          <w:szCs w:val="24"/>
        </w:rPr>
        <w:t xml:space="preserve">BIO ŽUNEC d.o.o., </w:t>
      </w:r>
      <w:proofErr w:type="spellStart"/>
      <w:r w:rsidRPr="00C93CF0" w:rsidR="00C93CF0">
        <w:rPr>
          <w:rFonts w:ascii="Times" w:hAnsi="Times"/>
          <w:sz w:val="24"/>
          <w:szCs w:val="24"/>
        </w:rPr>
        <w:t>OIB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: </w:t>
      </w:r>
      <w:proofErr w:type="spellStart"/>
      <w:r w:rsidRPr="00C93CF0" w:rsidR="00C93CF0">
        <w:rPr>
          <w:rFonts w:ascii="Times" w:hAnsi="Times"/>
          <w:sz w:val="24"/>
          <w:szCs w:val="24"/>
        </w:rPr>
        <w:t>02926123910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, </w:t>
      </w:r>
      <w:proofErr w:type="spellStart"/>
      <w:r w:rsidRPr="00C93CF0" w:rsidR="00C93CF0">
        <w:rPr>
          <w:rFonts w:ascii="Times" w:hAnsi="Times"/>
          <w:sz w:val="24"/>
          <w:szCs w:val="24"/>
        </w:rPr>
        <w:t>Rugvica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, </w:t>
      </w:r>
      <w:proofErr w:type="spellStart"/>
      <w:r w:rsidRPr="00C93CF0" w:rsidR="00C93CF0">
        <w:rPr>
          <w:rFonts w:ascii="Times" w:hAnsi="Times"/>
          <w:sz w:val="24"/>
          <w:szCs w:val="24"/>
        </w:rPr>
        <w:t>Jurišićeva</w:t>
      </w:r>
      <w:proofErr w:type="spellEnd"/>
      <w:r w:rsidRPr="00C93CF0" w:rsidR="00C93CF0">
        <w:rPr>
          <w:rFonts w:ascii="Times" w:hAnsi="Times"/>
          <w:sz w:val="24"/>
          <w:szCs w:val="24"/>
        </w:rPr>
        <w:t xml:space="preserve"> </w:t>
      </w:r>
      <w:proofErr w:type="spellStart"/>
      <w:r w:rsidRPr="00C93CF0" w:rsidR="00C93CF0">
        <w:rPr>
          <w:rFonts w:ascii="Times" w:hAnsi="Times"/>
          <w:sz w:val="24"/>
          <w:szCs w:val="24"/>
        </w:rPr>
        <w:t>30</w:t>
      </w:r>
      <w:proofErr w:type="spellEnd"/>
      <w:r w:rsidRPr="00C93CF0" w:rsidR="00C93CF0">
        <w:rPr>
          <w:rFonts w:ascii="Times" w:hAnsi="Times"/>
          <w:sz w:val="24"/>
          <w:szCs w:val="24"/>
        </w:rPr>
        <w:t>, Dugo Selo</w:t>
      </w:r>
    </w:p>
    <w:p w:rsidRPr="00C93CF0" w:rsidR="00C93CF0" w:rsidP="00713834" w:rsidRDefault="00713834" w14:paraId="366155EA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 xml:space="preserve">rješenjem </w:t>
      </w:r>
      <w:r w:rsidRPr="00C93CF0" w:rsidR="0081693A">
        <w:rPr>
          <w:rFonts w:ascii="Times New Roman" w:hAnsi="Times New Roman" w:cs="Times New Roman"/>
          <w:sz w:val="24"/>
          <w:szCs w:val="24"/>
        </w:rPr>
        <w:t xml:space="preserve">o </w:t>
      </w:r>
      <w:r w:rsidRPr="00C93CF0">
        <w:rPr>
          <w:rFonts w:ascii="Times New Roman" w:hAnsi="Times New Roman" w:cs="Times New Roman"/>
          <w:sz w:val="24"/>
          <w:szCs w:val="24"/>
        </w:rPr>
        <w:t xml:space="preserve">otvaranju predstečajnog postupka nad dužnikom određeno je održavanje </w:t>
      </w:r>
    </w:p>
    <w:p w:rsidRPr="00C93CF0" w:rsidR="00713834" w:rsidP="00C93CF0" w:rsidRDefault="00713834" w14:paraId="2035F054" w14:textId="20EED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ročišta za ispitivanje tražbina,</w:t>
      </w:r>
      <w:r w:rsidRPr="00C93CF0" w:rsidR="0081693A">
        <w:rPr>
          <w:rFonts w:ascii="Times New Roman" w:hAnsi="Times New Roman" w:cs="Times New Roman"/>
          <w:sz w:val="24"/>
          <w:szCs w:val="24"/>
        </w:rPr>
        <w:t xml:space="preserve"> koje uslijed posljedica potresa koji je zadesio Zagreb 22. ožujka 2020</w:t>
      </w:r>
      <w:r w:rsidRPr="00C93CF0" w:rsidR="00C17F97">
        <w:rPr>
          <w:rFonts w:ascii="Times New Roman" w:hAnsi="Times New Roman" w:cs="Times New Roman"/>
          <w:sz w:val="24"/>
          <w:szCs w:val="24"/>
        </w:rPr>
        <w:t xml:space="preserve">. a potom i posljedica </w:t>
      </w:r>
      <w:proofErr w:type="spellStart"/>
      <w:r w:rsidRPr="00C93CF0" w:rsidR="00C17F97">
        <w:rPr>
          <w:rFonts w:ascii="Times New Roman" w:hAnsi="Times New Roman" w:cs="Times New Roman"/>
          <w:sz w:val="24"/>
          <w:szCs w:val="24"/>
        </w:rPr>
        <w:t>pandemije</w:t>
      </w:r>
      <w:proofErr w:type="spellEnd"/>
      <w:r w:rsidRPr="00C93CF0" w:rsidR="0081693A">
        <w:rPr>
          <w:rFonts w:ascii="Times New Roman" w:hAnsi="Times New Roman" w:cs="Times New Roman"/>
          <w:sz w:val="24"/>
          <w:szCs w:val="24"/>
        </w:rPr>
        <w:t xml:space="preserve"> uzrokovane </w:t>
      </w:r>
      <w:r w:rsidRPr="00C93CF0" w:rsidR="004377F9">
        <w:rPr>
          <w:rFonts w:ascii="Times New Roman" w:hAnsi="Times New Roman" w:cs="Times New Roman"/>
          <w:sz w:val="24"/>
          <w:szCs w:val="24"/>
        </w:rPr>
        <w:t>virusom</w:t>
      </w:r>
      <w:r w:rsidRPr="00C93CF0" w:rsidR="008169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3CF0" w:rsidR="0081693A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Pr="00C93CF0" w:rsidR="0081693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93CF0" w:rsidR="0081693A">
        <w:rPr>
          <w:rFonts w:ascii="Times New Roman" w:hAnsi="Times New Roman" w:cs="Times New Roman"/>
          <w:sz w:val="24"/>
          <w:szCs w:val="24"/>
        </w:rPr>
        <w:t>19</w:t>
      </w:r>
      <w:proofErr w:type="spellEnd"/>
      <w:r w:rsidRPr="00C93CF0" w:rsidR="0081693A">
        <w:rPr>
          <w:rFonts w:ascii="Times New Roman" w:hAnsi="Times New Roman" w:cs="Times New Roman"/>
          <w:sz w:val="24"/>
          <w:szCs w:val="24"/>
        </w:rPr>
        <w:t xml:space="preserve"> nije moglo biti održano, pa je održavanje današnjeg ročišta odr</w:t>
      </w:r>
      <w:r w:rsidRPr="00C93CF0" w:rsidR="00C17F97">
        <w:rPr>
          <w:rFonts w:ascii="Times New Roman" w:hAnsi="Times New Roman" w:cs="Times New Roman"/>
          <w:sz w:val="24"/>
          <w:szCs w:val="24"/>
        </w:rPr>
        <w:t>e</w:t>
      </w:r>
      <w:r w:rsidRPr="00C93CF0" w:rsidR="0081693A">
        <w:rPr>
          <w:rFonts w:ascii="Times New Roman" w:hAnsi="Times New Roman" w:cs="Times New Roman"/>
          <w:sz w:val="24"/>
          <w:szCs w:val="24"/>
        </w:rPr>
        <w:t xml:space="preserve">đeno rješenjem suda od </w:t>
      </w:r>
      <w:r w:rsidRPr="00C93CF0" w:rsidR="00C93CF0">
        <w:rPr>
          <w:rFonts w:ascii="Times New Roman" w:hAnsi="Times New Roman" w:cs="Times New Roman"/>
          <w:sz w:val="24"/>
          <w:szCs w:val="24"/>
        </w:rPr>
        <w:t>12. studenog 2020.</w:t>
      </w:r>
    </w:p>
    <w:p w:rsidRPr="005047FF" w:rsidR="00713834" w:rsidP="005047FF" w:rsidRDefault="00713834" w14:paraId="5051774B" w14:textId="0E3E985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FF">
        <w:rPr>
          <w:rFonts w:ascii="Times New Roman" w:hAnsi="Times New Roman" w:cs="Times New Roman"/>
          <w:sz w:val="24"/>
          <w:szCs w:val="24"/>
        </w:rPr>
        <w:t xml:space="preserve">u prijedlogu za otvaranje predstečajnog postupka dužnik je naveo iznos od </w:t>
      </w:r>
      <w:r w:rsidRPr="005047FF" w:rsidR="005047FF">
        <w:rPr>
          <w:rFonts w:ascii="Times New Roman" w:hAnsi="Times New Roman" w:cs="Times New Roman"/>
          <w:sz w:val="24"/>
          <w:szCs w:val="24"/>
        </w:rPr>
        <w:t>1.639.614,33 kn</w:t>
      </w:r>
      <w:r w:rsidRPr="005047FF">
        <w:rPr>
          <w:rFonts w:ascii="Times New Roman" w:hAnsi="Times New Roman" w:cs="Times New Roman"/>
          <w:sz w:val="24"/>
          <w:szCs w:val="24"/>
        </w:rPr>
        <w:t xml:space="preserve">, obveza prema vjerovnicima, </w:t>
      </w:r>
    </w:p>
    <w:p w:rsidRPr="005047FF" w:rsidR="00713834" w:rsidP="00713834" w:rsidRDefault="00713834" w14:paraId="605A5B99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FF">
        <w:rPr>
          <w:rFonts w:ascii="Times New Roman" w:hAnsi="Times New Roman" w:cs="Times New Roman"/>
          <w:sz w:val="24"/>
          <w:szCs w:val="24"/>
        </w:rPr>
        <w:t>na e-oglasnoj ploči suda objavljeno je:</w:t>
      </w:r>
    </w:p>
    <w:p w:rsidRPr="00C93CF0" w:rsidR="00713834" w:rsidP="00713834" w:rsidRDefault="00713834" w14:paraId="0578F73E" w14:textId="4EE0D698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>rješenje o otvaranju predstečajnog postupka nad dužnikom –</w:t>
      </w:r>
      <w:r w:rsidRPr="00C93CF0" w:rsidR="00C93CF0">
        <w:rPr>
          <w:rFonts w:ascii="Times New Roman" w:hAnsi="Times New Roman" w:cs="Times New Roman"/>
          <w:sz w:val="24"/>
          <w:szCs w:val="24"/>
        </w:rPr>
        <w:t>7</w:t>
      </w:r>
      <w:r w:rsidRPr="00C93CF0" w:rsidR="0081693A">
        <w:rPr>
          <w:rFonts w:ascii="Times New Roman" w:hAnsi="Times New Roman" w:cs="Times New Roman"/>
          <w:sz w:val="24"/>
          <w:szCs w:val="24"/>
        </w:rPr>
        <w:t>. veljače 2020</w:t>
      </w:r>
      <w:r w:rsidRPr="00C93CF0">
        <w:rPr>
          <w:rFonts w:ascii="Times New Roman" w:hAnsi="Times New Roman" w:cs="Times New Roman"/>
          <w:sz w:val="24"/>
          <w:szCs w:val="24"/>
        </w:rPr>
        <w:t>.,</w:t>
      </w:r>
    </w:p>
    <w:p w:rsidRPr="00C93CF0" w:rsidR="00713834" w:rsidP="00713834" w:rsidRDefault="00713834" w14:paraId="0CB1C644" w14:textId="08B195B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 xml:space="preserve">tablica prijavljenih tražbina – </w:t>
      </w:r>
      <w:r w:rsidRPr="00C93CF0" w:rsidR="00C93CF0">
        <w:rPr>
          <w:rFonts w:ascii="Times New Roman" w:hAnsi="Times New Roman" w:cs="Times New Roman"/>
          <w:sz w:val="24"/>
          <w:szCs w:val="24"/>
        </w:rPr>
        <w:t>13</w:t>
      </w:r>
      <w:r w:rsidRPr="00C93CF0" w:rsidR="0081693A">
        <w:rPr>
          <w:rFonts w:ascii="Times New Roman" w:hAnsi="Times New Roman" w:cs="Times New Roman"/>
          <w:sz w:val="24"/>
          <w:szCs w:val="24"/>
        </w:rPr>
        <w:t>. ožujka 2020, dopuna tablica pri</w:t>
      </w:r>
      <w:r w:rsidRPr="00C93CF0" w:rsidR="00C93CF0">
        <w:rPr>
          <w:rFonts w:ascii="Times New Roman" w:hAnsi="Times New Roman" w:cs="Times New Roman"/>
          <w:sz w:val="24"/>
          <w:szCs w:val="24"/>
        </w:rPr>
        <w:t>javljenih tražbina objavljena 16</w:t>
      </w:r>
      <w:r w:rsidRPr="00C93CF0" w:rsidR="0081693A">
        <w:rPr>
          <w:rFonts w:ascii="Times New Roman" w:hAnsi="Times New Roman" w:cs="Times New Roman"/>
          <w:sz w:val="24"/>
          <w:szCs w:val="24"/>
        </w:rPr>
        <w:t>. ožujka 2020</w:t>
      </w:r>
      <w:r w:rsidRPr="00C93CF0">
        <w:rPr>
          <w:rFonts w:ascii="Times New Roman" w:hAnsi="Times New Roman" w:cs="Times New Roman"/>
          <w:sz w:val="24"/>
          <w:szCs w:val="24"/>
        </w:rPr>
        <w:t>.,</w:t>
      </w:r>
      <w:r w:rsidRPr="00C93CF0" w:rsidR="00C93CF0">
        <w:rPr>
          <w:rFonts w:ascii="Times New Roman" w:hAnsi="Times New Roman" w:cs="Times New Roman"/>
          <w:sz w:val="24"/>
          <w:szCs w:val="24"/>
        </w:rPr>
        <w:t xml:space="preserve"> te druga dopuna tablica prijavljenih tražbina 27. ožujka 2020.</w:t>
      </w:r>
    </w:p>
    <w:p w:rsidRPr="00C93CF0" w:rsidR="00713834" w:rsidP="00713834" w:rsidRDefault="00713834" w14:paraId="1B0FCFC9" w14:textId="7838D231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 xml:space="preserve">očitovanje povjerenika </w:t>
      </w:r>
      <w:r w:rsidRPr="00C93CF0" w:rsidR="00C93CF0">
        <w:rPr>
          <w:rFonts w:ascii="Times New Roman" w:hAnsi="Times New Roman" w:cs="Times New Roman"/>
          <w:sz w:val="24"/>
          <w:szCs w:val="24"/>
        </w:rPr>
        <w:t xml:space="preserve">i dužnika </w:t>
      </w:r>
      <w:r w:rsidRPr="00C93CF0">
        <w:rPr>
          <w:rFonts w:ascii="Times New Roman" w:hAnsi="Times New Roman" w:cs="Times New Roman"/>
          <w:sz w:val="24"/>
          <w:szCs w:val="24"/>
        </w:rPr>
        <w:t xml:space="preserve">o prijavljenim tražbinama – </w:t>
      </w:r>
      <w:r w:rsidRPr="00C93CF0" w:rsidR="00C93CF0">
        <w:rPr>
          <w:rFonts w:ascii="Times New Roman" w:hAnsi="Times New Roman" w:cs="Times New Roman"/>
          <w:sz w:val="24"/>
          <w:szCs w:val="24"/>
        </w:rPr>
        <w:t>22</w:t>
      </w:r>
      <w:r w:rsidRPr="00C93CF0" w:rsidR="0081693A">
        <w:rPr>
          <w:rFonts w:ascii="Times New Roman" w:hAnsi="Times New Roman" w:cs="Times New Roman"/>
          <w:sz w:val="24"/>
          <w:szCs w:val="24"/>
        </w:rPr>
        <w:t xml:space="preserve">. travnja 2020., </w:t>
      </w:r>
    </w:p>
    <w:p w:rsidRPr="00C93CF0" w:rsidR="00713834" w:rsidP="00713834" w:rsidRDefault="00713834" w14:paraId="30F14C7E" w14:textId="4E6B51CD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lastRenderedPageBreak/>
        <w:t xml:space="preserve">tablica osporenih tražbina – </w:t>
      </w:r>
      <w:r w:rsidRPr="00C93CF0" w:rsidR="0081693A">
        <w:rPr>
          <w:rFonts w:ascii="Times New Roman" w:hAnsi="Times New Roman" w:cs="Times New Roman"/>
          <w:sz w:val="24"/>
          <w:szCs w:val="24"/>
        </w:rPr>
        <w:t>18. svibnja 2020.</w:t>
      </w:r>
      <w:r w:rsidRPr="00C93CF0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DB6703" w:rsidR="00713834" w:rsidP="00DB6703" w:rsidRDefault="00713834" w14:paraId="6E747C7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</w:p>
    <w:p w:rsidRPr="00C93CF0" w:rsidR="00713834" w:rsidP="00713834" w:rsidRDefault="00713834" w14:paraId="05D6F497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3CF0">
        <w:rPr>
          <w:rFonts w:ascii="Times New Roman" w:hAnsi="Times New Roman" w:cs="Times New Roman"/>
          <w:sz w:val="24"/>
          <w:szCs w:val="24"/>
        </w:rPr>
        <w:t xml:space="preserve">Predmet današnjeg ročišta je ispitivanje prijavljenih tražbina (čl. 46.  st. 1. Stečajnog zakona - "Narodne novine" broj 71/15 i 104/17; dalje SZ) koje su vjerovnici dostavili Financijskoj agenciji u propisanom roku (čl. 36. st. 1. i 2. SZ), te tražbina za koje vjerovnici nisu podnijeli prijavu, ali ih je dužnik naveo u prijedlogu za otvaranje predstečajnog postupka za koje postoji zakonska predmnijeva prijave (čl. 39. SZ). </w:t>
      </w:r>
    </w:p>
    <w:p w:rsidRPr="0037062D" w:rsidR="00713834" w:rsidP="00713834" w:rsidRDefault="00713834" w14:paraId="2271E9F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97794E" w:rsidP="0097794E" w:rsidRDefault="00713834" w14:paraId="388AEA37" w14:textId="3659A8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47A">
        <w:rPr>
          <w:rFonts w:ascii="Times New Roman" w:hAnsi="Times New Roman" w:cs="Times New Roman"/>
          <w:sz w:val="24"/>
          <w:szCs w:val="24"/>
        </w:rPr>
        <w:t xml:space="preserve">Utvrđuje se da </w:t>
      </w:r>
      <w:r w:rsidRPr="00B3747A" w:rsidR="00B3747A">
        <w:rPr>
          <w:rFonts w:ascii="Times New Roman" w:hAnsi="Times New Roman" w:cs="Times New Roman"/>
          <w:sz w:val="24"/>
          <w:szCs w:val="24"/>
        </w:rPr>
        <w:t xml:space="preserve">je FINA na e oglasnoj ploči 25. ožujka 2020. objavila podneska vjerovnika Zagrebački holding d.o.o. – Podružnica tržnice kojim taj vjerovnik u cijelosti povlači prijavu tražbine od 24. </w:t>
      </w:r>
      <w:r w:rsidR="00B3747A">
        <w:rPr>
          <w:rFonts w:ascii="Times New Roman" w:hAnsi="Times New Roman" w:cs="Times New Roman"/>
          <w:sz w:val="24"/>
          <w:szCs w:val="24"/>
        </w:rPr>
        <w:t>veljače</w:t>
      </w:r>
      <w:r w:rsidRPr="00B3747A" w:rsidR="00B3747A">
        <w:rPr>
          <w:rFonts w:ascii="Times New Roman" w:hAnsi="Times New Roman" w:cs="Times New Roman"/>
          <w:sz w:val="24"/>
          <w:szCs w:val="24"/>
        </w:rPr>
        <w:t xml:space="preserve"> 2020. u iznosu od 5.582,16 kn. </w:t>
      </w:r>
      <w:r w:rsidRPr="00B3747A" w:rsidR="00E53D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449" w:rsidP="0097794E" w:rsidRDefault="00D21449" w14:paraId="6E4E8A0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794E" w:rsidP="00160DDF" w:rsidRDefault="00D21449" w14:paraId="631D31FD" w14:textId="12E7F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Utvrđuje se da iz očitovanja povjerenika objavljenog na e oglasnoj ploči od strane FINE 16. travnja 2020. proizlazi da se isti nije očitovao o svim prijavljenim tražbinama nego samo o tražbinama redni broj 1, 5, 6, 8, 9, 13, 14, 16, 17, 19, 21, 22, 24, 28, 30, 35, 36, </w:t>
      </w:r>
      <w:proofErr w:type="spellStart"/>
      <w:r>
        <w:rPr>
          <w:rFonts w:ascii="Times New Roman" w:hAnsi="Times New Roman" w:cs="Times New Roman"/>
          <w:sz w:val="24"/>
          <w:szCs w:val="24"/>
        </w:rPr>
        <w:t>37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38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42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44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45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46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57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311FA" w:rsidP="00160DDF" w:rsidRDefault="008311FA" w14:paraId="480A5399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1FA" w:rsidP="00160DDF" w:rsidRDefault="008311FA" w14:paraId="4F35E368" w14:textId="276FE9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poseban upit suda vjerovniku RH Ministarstvo financija da li se prijavu njezine tražbine odnosi na razlučno pravo i za koji iznos, sve obzirom na okolnost da razlučno pravo nije predmet ispitivanja na ovom ročištu, stečajni vjerovnik RH navodi da je od ukupno prijavljene tražbine </w:t>
      </w:r>
      <w:proofErr w:type="spellStart"/>
      <w:r>
        <w:rPr>
          <w:rFonts w:ascii="Times New Roman" w:hAnsi="Times New Roman" w:cs="Times New Roman"/>
          <w:sz w:val="24"/>
          <w:szCs w:val="24"/>
        </w:rPr>
        <w:t>88.404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65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 tražbina s osnove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prava </w:t>
      </w:r>
      <w:proofErr w:type="spellStart"/>
      <w:r>
        <w:rPr>
          <w:rFonts w:ascii="Times New Roman" w:hAnsi="Times New Roman" w:cs="Times New Roman"/>
          <w:sz w:val="24"/>
          <w:szCs w:val="24"/>
        </w:rPr>
        <w:t>54.782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64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kn, dok tražbina za iznos od </w:t>
      </w:r>
      <w:proofErr w:type="spellStart"/>
      <w:r>
        <w:rPr>
          <w:rFonts w:ascii="Times New Roman" w:hAnsi="Times New Roman" w:cs="Times New Roman"/>
          <w:sz w:val="24"/>
          <w:szCs w:val="24"/>
        </w:rPr>
        <w:t>33.622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 je redovna tražbina odnosno tražbina na koju se razlučno pravo ne odnosi. </w:t>
      </w:r>
    </w:p>
    <w:p w:rsidRPr="00160DDF" w:rsidR="00160DDF" w:rsidP="00160DDF" w:rsidRDefault="00160DDF" w14:paraId="68164E6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794E" w:rsidP="0097794E" w:rsidRDefault="0097794E" w14:paraId="408A060B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highlight w:val="lightGray"/>
        </w:rPr>
      </w:pPr>
    </w:p>
    <w:tbl>
      <w:tblPr>
        <w:tblW w:w="9606" w:type="dxa"/>
        <w:tblLayout w:type="fixed"/>
        <w:tblLook w:firstRow="1" w:lastRow="0" w:firstColumn="1" w:lastColumn="0" w:noHBand="0" w:noVBand="1" w:val="04A0"/>
      </w:tblPr>
      <w:tblGrid>
        <w:gridCol w:w="817"/>
        <w:gridCol w:w="2693"/>
        <w:gridCol w:w="1276"/>
        <w:gridCol w:w="1758"/>
        <w:gridCol w:w="1502"/>
        <w:gridCol w:w="1560"/>
      </w:tblGrid>
      <w:tr w:rsidRPr="007D47B8" w:rsidR="00E22BE0" w:rsidTr="00D21449" w14:paraId="3905E6F2" w14:textId="77777777">
        <w:trPr>
          <w:trHeight w:val="1065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7D47B8" w:rsidR="00E22BE0" w:rsidP="00BE4FB2" w:rsidRDefault="00E22BE0" w14:paraId="20C9DB0E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2693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7D47B8" w:rsidR="00E22BE0" w:rsidP="00BE4FB2" w:rsidRDefault="00E22BE0" w14:paraId="7AE5757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7D47B8" w:rsidR="00E22BE0" w:rsidP="00BE4FB2" w:rsidRDefault="00E22BE0" w14:paraId="4FD9083D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75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7D47B8" w:rsidR="00E22BE0" w:rsidP="00BE4FB2" w:rsidRDefault="00E22BE0" w14:paraId="541DDF1B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1502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7D47B8" w:rsidR="00E22BE0" w:rsidP="00BE4FB2" w:rsidRDefault="00E22BE0" w14:paraId="1904EB93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Ukupni iznos prijavljene tražbine </w:t>
            </w:r>
          </w:p>
        </w:tc>
        <w:tc>
          <w:tcPr>
            <w:tcW w:w="15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7D47B8" w:rsidR="00E22BE0" w:rsidP="00BE4FB2" w:rsidRDefault="00E22BE0" w14:paraId="6CCE14EE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Iznos utvrđene tražbine </w:t>
            </w:r>
          </w:p>
        </w:tc>
      </w:tr>
      <w:tr w:rsidRPr="007D47B8" w:rsidR="00E22BE0" w:rsidTr="00D21449" w14:paraId="0E2062E7" w14:textId="77777777">
        <w:trPr>
          <w:trHeight w:val="900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279AEC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131D79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A1 Hrvatska društvo s ograničenom odgovornošću za usluge javnih telekomunikacija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029700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0BBE67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Vrtni put 1, 10000 Zagreb</w:t>
            </w: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385E09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500,00 kn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204D307" w14:textId="289EAFA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 kn</w:t>
            </w:r>
          </w:p>
        </w:tc>
      </w:tr>
      <w:tr w:rsidRPr="007D47B8" w:rsidR="00E22BE0" w:rsidTr="00D21449" w14:paraId="04274167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B7EE39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DEE77D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AGROPROTEINKA dioničko društvo za zbrinjavanje i toplinsku preradu nusproizvoda životinjskog podrijetla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07763D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80695452345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F3E23E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Strojarska cesta 11, 10360 Sesvete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DF4CF07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1.020,00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3B72585" w14:textId="1A43E6F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6BB52E60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104B6F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CEC754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 HOLETIĆ društvo s ograničenom odgovornošću za usluge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65B0FC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78653954953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E787AD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Sisačka 47, 10410 Velika Gorica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F0C68CA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12.790,37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A1CBE15" w14:textId="407CB28F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Pr="007D47B8"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12.790</w:t>
            </w:r>
            <w:proofErr w:type="spellEnd"/>
            <w:r w:rsidRPr="007D47B8"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7D47B8"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</w:t>
            </w:r>
            <w:proofErr w:type="spellEnd"/>
            <w:r w:rsidRPr="007D47B8"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17E87844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0C117A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AB5486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AUTOLIMARSKI OBRT "RAJČEVIĆ", VL. RAJČEVIĆ IVO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7A725A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37996669248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25C652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Školska 4,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10361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Sop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DA0D804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1.750,00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3B6814" w:rsidRDefault="00E22BE0" w14:paraId="3E8BE54C" w14:textId="0D2148CF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1.750</w:t>
            </w:r>
            <w:proofErr w:type="spellEnd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7D47B8" w:rsidR="00E22BE0" w:rsidTr="00D21449" w14:paraId="195402FC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C5A928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9B35BD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BEDEX-SUPERTOM, obrt za trgovinu, pekarnu, turizam, ugostiteljske i turističke usluge i </w:t>
            </w: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poljoprivredu, JOSIP TOMAŠEVSKI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0D7466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64484037999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DB4F4E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Stjepana Radića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49221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Bedekovčina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224E63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8.396,39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CA0A12C" w14:textId="6AC5FFB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  kn</w:t>
            </w:r>
          </w:p>
        </w:tc>
      </w:tr>
      <w:tr w:rsidRPr="007D47B8" w:rsidR="00E22BE0" w:rsidTr="00D21449" w14:paraId="02610574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7033A8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1E9946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BELJE plus društvo s ograničenom odgovornošću za privređivanje u poljodjelstvu, prerađivačkoj industriji i prometu roba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8F000B3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35385249539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A57AA7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Svetog Ivana Krstitelja 1a, 31326 Darda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60339675" w14:textId="6206AA82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2.830.603,34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61FF0AE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2.830.603,34 kn</w:t>
            </w:r>
          </w:p>
        </w:tc>
      </w:tr>
      <w:tr w:rsidRPr="007D47B8" w:rsidR="00E22BE0" w:rsidTr="00D21449" w14:paraId="35F711FA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F1AD62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395A98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BETON-KUKEC društvo s ograničenom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ogovornošću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 proizvodnju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F955BF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24709901878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FF6B85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Franje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Jurinca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2,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10310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Ivanić-Grad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70C0EF3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7.422,31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4A62C1C" w14:textId="50F2D3F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7.422</w:t>
            </w:r>
            <w:proofErr w:type="spellEnd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</w:t>
            </w:r>
            <w:proofErr w:type="spellEnd"/>
            <w:r w:rsidR="003B681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7D47B8" w:rsidR="00E22BE0" w:rsidTr="00D21449" w14:paraId="7E51996C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2797B8F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98611A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BURGAS PROMET društvo s ograničenom odgovornošću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76166A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40733974916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EAAF23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Dubrava 144,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F1B565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1.158,00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6CC1515" w14:textId="34C82873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0,00 kn </w:t>
            </w:r>
          </w:p>
        </w:tc>
      </w:tr>
      <w:tr w:rsidRPr="007D47B8" w:rsidR="00E22BE0" w:rsidTr="00D21449" w14:paraId="4B65E07A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B77B96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B11415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DAJOS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005AAE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11499031890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47983F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Velebitska 36a, 31000 Osijek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34C912E5" w14:textId="3D5D0821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87.194,95 kn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0E6A573" w14:textId="7A752CD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87.194,95 kn</w:t>
            </w:r>
          </w:p>
        </w:tc>
      </w:tr>
      <w:tr w:rsidRPr="007D47B8" w:rsidR="00E22BE0" w:rsidTr="00D21449" w14:paraId="642EB6E4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E618EE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FB3DA9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DALMATINSKI SIREVI društvo s ograničenom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osdgovornošću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 proizvodnju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1D5557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05163083756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03D10E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Komulovića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put 4,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Split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1BD15E6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72.261,25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DFDFF10" w14:textId="346DE5E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72.261</w:t>
            </w:r>
            <w:proofErr w:type="spellEnd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671B8A40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F2B3DD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8F13CD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DIZMAR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9B82A8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42645058618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9441A6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Majstorska 5,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4B63624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831,25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D47D0A2" w14:textId="7719EC3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831</w:t>
            </w:r>
            <w:proofErr w:type="spellEnd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21D2C560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693AA5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9F9C2F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DOMAĆA TJESTENINA "KOVAČEVIĆ"-VL.ŽIVKO KOVAČEVIĆ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DB83F0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82190343527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05731E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Stojdraška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C2271DE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39.839,63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0770A4B" w14:textId="3886F7C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39.839</w:t>
            </w:r>
            <w:proofErr w:type="spellEnd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</w:t>
            </w:r>
            <w:proofErr w:type="spellEnd"/>
            <w:r w:rsidR="008773A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4976ADC1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DEABD8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175D31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EKOCIBUS društvo s ograničenom odgovornošću za proizvodnju i trgovinu u stečaju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02FD42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18104579150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5EB8C6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Brezovička cesta 86 A, 10257 Brezovica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8752A66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267.952,46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1E857A3" w14:textId="350DB7E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0,00 kn </w:t>
            </w:r>
          </w:p>
        </w:tc>
      </w:tr>
      <w:tr w:rsidRPr="007D47B8" w:rsidR="00E22BE0" w:rsidTr="00D21449" w14:paraId="7F57CAA7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8F49F0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B85BF3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ELCON-PREHRAMBENI PROIZVODI društvo s ograničenom odgovornošću za proizvodnju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50460A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66983645788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3FC430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Josipa Kraša 3, 49246 Zlatar-Bistrica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6FA34584" w14:textId="1E4BD8B4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28.430,86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5AED615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28.430,86 kn</w:t>
            </w:r>
          </w:p>
        </w:tc>
      </w:tr>
      <w:tr w:rsidRPr="007D47B8" w:rsidR="00E22BE0" w:rsidTr="00D21449" w14:paraId="6D77724A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6065F8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D8AB50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ELEKTRONIČKI RAČUNI d.o.o. za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D4E925F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42889250808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A522A6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Ilica 412a,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D311D1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335,00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036B2D6" w14:textId="2D743CD1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6F7C0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335</w:t>
            </w:r>
            <w:proofErr w:type="spellEnd"/>
            <w:r w:rsidR="006F7C0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6F7C0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6F7C0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11F789C2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A6863B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1C62D7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ERSTE&amp;STEIERMÄRKISCHE BANK dioničko društvo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AC9DFE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D9E8B7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Jadranski trg 3 A, 51000 Rijeka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6581337" w14:textId="5EC53D4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1.544.147,40 kn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0BE6026B" w14:textId="1CAEFC3C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1.544.147,40 kn</w:t>
            </w:r>
          </w:p>
        </w:tc>
      </w:tr>
      <w:tr w:rsidRPr="007D47B8" w:rsidR="00E22BE0" w:rsidTr="00D21449" w14:paraId="0F1E4CCC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06C848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E244F6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20837D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053A0E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0351922C" w14:textId="189CF3C6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2.363,08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B614EF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2.363,08 kn</w:t>
            </w:r>
          </w:p>
        </w:tc>
      </w:tr>
      <w:tr w:rsidRPr="007D47B8" w:rsidR="00E22BE0" w:rsidTr="00D21449" w14:paraId="45403E6C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874DF0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18.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69D4D8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FOTON PROMET društvo s ograničenom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odgovoronšću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 uvoz-izvoz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BB5595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99825614646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7322CA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Vugrovec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A.Šenoe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10360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Sesvete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AE739C3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3.468,50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39FD1CC" w14:textId="472EDC7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3.468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7D47B8" w:rsidR="00E22BE0" w:rsidTr="00D21449" w14:paraId="7C7D578F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CA7A1B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5F45D5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GOTES društvo s ograničenom odgovornošću za proizvodnju i promet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AAEE89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68794051316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31CE17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Zagrebačka 133, 10380 Sveti Ivan Zelina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6023D17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1.484,50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EEE714C" w14:textId="5840B08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0,00 kn </w:t>
            </w:r>
          </w:p>
        </w:tc>
      </w:tr>
      <w:tr w:rsidRPr="007D47B8" w:rsidR="00E22BE0" w:rsidTr="00D21449" w14:paraId="7D71F586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F94F8D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11A4B1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HARAMUSTEK društvo s ograničenom odgovornošću za usluge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8C03B4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76484300461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1AEDEE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Marina Getaldića 26, 10410 Velika Gorica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CAACC3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3.000,00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F684028" w14:textId="6BCCF05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3.000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1F87F1B3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7E52253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C627B6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ELEKTRA d.o.o. za opskrbu električnom energijom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9241F0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9C7A49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37,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7B0111BC" w14:textId="6FE1946A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56.515,06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3124903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56.515,06 kn</w:t>
            </w:r>
          </w:p>
        </w:tc>
      </w:tr>
      <w:tr w:rsidRPr="007D47B8" w:rsidR="00E22BE0" w:rsidTr="00D21449" w14:paraId="3BE7FF7B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D50326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8A9584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HP - Hrvatska pošta d.d.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3AB851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61E78A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Jurišićeva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5A07BE0A" w14:textId="3486C46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135,60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6126CE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135,60 kn</w:t>
            </w:r>
          </w:p>
        </w:tc>
      </w:tr>
      <w:tr w:rsidRPr="007D47B8" w:rsidR="00E22BE0" w:rsidTr="00D21449" w14:paraId="68CE2944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E40E261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A39952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HRVATSKA POLJOPRIVREDNA AGENCIJA, ustanova za poslove u poljoprivredi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E1AF06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48006835970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A864C7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Poljana Križevačka 185, 48260 Križevci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D30DE3B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2.500,00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6CA4538" w14:textId="302D000A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2.500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68DE5ABE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812112F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82A1F1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2F7F8E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E152C81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21,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3747A" w14:paraId="0D59489B" w14:textId="7C6EA99D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3.582,77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543108A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3.582,77 kn</w:t>
            </w:r>
          </w:p>
        </w:tc>
      </w:tr>
      <w:tr w:rsidRPr="007D47B8" w:rsidR="00E22BE0" w:rsidTr="00D21449" w14:paraId="481A19DB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54C185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34EC25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HRVATSKI VETERINARSKI INSTITUT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F8212F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29059177553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C1E70A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Savska cesta 143,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6D3EE1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13.280,00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B60B559" w14:textId="49674F9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13.280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7D47B8" w:rsidR="00E22BE0" w:rsidTr="00D21449" w14:paraId="13E6D392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C5ED09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C74BEC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IVAKOP, društvo s ograničenom odgovornošću za komunalne djelatnosti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5C8435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34845090946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ECC596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Savska 50, 10310 Ivanić-Grad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08E23AC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343,25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7FB6F3A" w14:textId="1B64D9B4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343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09681122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94F572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3CFB8E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IVO MRŠIĆ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2F55D2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13305667921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A04200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dr. Jadranka Crnića 4, 10370 Dugo Selo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B4C709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1.003.917,19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E896EAF" w14:textId="07008850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1.003.917,</w:t>
            </w:r>
            <w:proofErr w:type="spellStart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</w:t>
            </w:r>
            <w:proofErr w:type="spellEnd"/>
            <w:r w:rsidR="00D16D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1FFB8C76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8660BD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DE1CDD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JAKOPOVIĆ unutarnja i vanjska trgovina, proizvodnja, ugostiteljstvo i usluge,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AA27F8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09475281681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7044B5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Lipovec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Lonjski 4,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10310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Kloštar Ivanić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ACA4F5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2.930,68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E53CD65" w14:textId="3C6DEFD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3747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 kn</w:t>
            </w:r>
          </w:p>
        </w:tc>
      </w:tr>
      <w:tr w:rsidRPr="007D47B8" w:rsidR="00E22BE0" w:rsidTr="00D21449" w14:paraId="52A73C2F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0484C9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0AEAF1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JAVNI BILJEŽNIK KREŠIMIR COPIĆ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87F0F33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35480031377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D76B9D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Ul. Dragutina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Domjanića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1,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10370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Dugo Selo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EC474A7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846,25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1BBF4B2" w14:textId="381B964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846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5C0E51BB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4BCCA1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9A1A73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KentBank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dioničko društvo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999320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73656725926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520840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Gundulićeva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1,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B766380" w14:textId="30DFD85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BE4FB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4.566.080,93 kn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BE4FB2" w14:paraId="37D4069C" w14:textId="2F012314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4.566.080,93 kn</w:t>
            </w:r>
          </w:p>
        </w:tc>
      </w:tr>
      <w:tr w:rsidRPr="007D47B8" w:rsidR="00E22BE0" w:rsidTr="00D21449" w14:paraId="7341D49A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C62629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31.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56C93F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KOP-DAL d.o.o. za trgovinu i proizvodnju papirnate ambalaže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175608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63498750379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F04967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Vrazova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Split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E0D76B8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91.071,82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5907E15" w14:textId="15614DF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91.071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36EA449C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F86042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359BE0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KURIJA SUVENIRI d.o.o. za proizvodnju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4DB1FE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10384365453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563BE3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Antuna Mihanovića 4, 47000 Karlovac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E84B047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5.400,00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36B5009" w14:textId="50F9596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5.400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7D47B8" w:rsidR="00E22BE0" w:rsidTr="00D21449" w14:paraId="0D16D52B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456D84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2B32FA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MATO EL-D d.o.o. za graditeljstvo,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F38AF3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87847615093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CA62FF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65. Bataljuna ZNG 9, 10310 Ivanić-Grad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E89E00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17.480,38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A655912" w14:textId="08E74EE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17.480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38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6AE27EE5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FFC8CF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6B9B2D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MED-COMFORT društvo s ograničenom odgovornošću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D0F597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44798314190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0E734B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Dobojska 38A,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0DF3E0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596,76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F5C818C" w14:textId="2CCB049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596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</w:t>
            </w:r>
            <w:proofErr w:type="spellEnd"/>
            <w:r w:rsidR="005A641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3D7F5D64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E2B14E3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5CD03B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51510C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04492664153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4314EB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Dr. Franje Tuđmana 3,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10431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Sveta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Nedelja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C77723" w14:paraId="02A60466" w14:textId="32374434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11.516,04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60373D4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11.516,04 kn</w:t>
            </w:r>
          </w:p>
        </w:tc>
      </w:tr>
      <w:tr w:rsidRPr="00FD07D7" w:rsidR="00E22BE0" w:rsidTr="00D21449" w14:paraId="2E49387B" w14:textId="77777777">
        <w:trPr>
          <w:trHeight w:val="1425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D07D7" w:rsidR="00E22BE0" w:rsidP="00BE4FB2" w:rsidRDefault="00E22BE0" w14:paraId="5A2E99D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D07D7" w:rsidR="00E22BE0" w:rsidP="00BE4FB2" w:rsidRDefault="00E22BE0" w14:paraId="48D0EF7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MINISTARSTVO FINANCIJA - POREZNA UPRAVA, PODRUČNI URED ZAGREBAČKA ŽUPANIJA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D07D7" w:rsidR="00E22BE0" w:rsidP="00BE4FB2" w:rsidRDefault="00E22BE0" w14:paraId="127FE66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D07D7" w:rsidR="00E22BE0" w:rsidP="00BE4FB2" w:rsidRDefault="00E22BE0" w14:paraId="4FB6B10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Avenija Dubrovnik 26,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E22BE0" w:rsidP="00BE4FB2" w:rsidRDefault="00C77723" w14:paraId="5A7AC1C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88.404</w:t>
            </w:r>
            <w:proofErr w:type="spellEnd"/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</w:t>
            </w:r>
            <w:proofErr w:type="spellEnd"/>
            <w:r w:rsidRPr="00FD07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  <w:r w:rsidR="003C14C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="003C14C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54.782</w:t>
            </w:r>
            <w:proofErr w:type="spellEnd"/>
            <w:r w:rsidR="003C14C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3C14C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</w:t>
            </w:r>
            <w:proofErr w:type="spellEnd"/>
            <w:r w:rsidR="003C14C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– razlučno pravo)</w:t>
            </w:r>
          </w:p>
          <w:p w:rsidRPr="00FD07D7" w:rsidR="003C14C3" w:rsidP="00BE4FB2" w:rsidRDefault="003C14C3" w14:paraId="2EB2D29B" w14:textId="3267D51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33.622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01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redovna tražbina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D07D7" w:rsidR="00A13463" w:rsidP="00BE4FB2" w:rsidRDefault="003C14C3" w14:paraId="1D465575" w14:textId="241AFD19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33.622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01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01DCC9A6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A088B64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4D86AD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MINISTARSTVO POLJOPRIVREDE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D86DEE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76767369197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A22B50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78,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4A7AF3" w14:paraId="2088080B" w14:textId="377934C9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18.356,41</w:t>
            </w:r>
            <w:r w:rsidRPr="007D47B8" w:rsidR="00E22BE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DA94585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18.356,41 kn</w:t>
            </w:r>
          </w:p>
        </w:tc>
      </w:tr>
      <w:tr w:rsidRPr="007D47B8" w:rsidR="00E22BE0" w:rsidTr="00D21449" w14:paraId="6546C8E2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E309FF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A75F5E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MOSTINA, d.o.o. za trgovinu, ugostiteljstvo, cestovni promet i građevinarstvo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A67F66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61436347383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165034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Glavice 514, 21230 Glavice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C77723" w14:paraId="3B3B41D6" w14:textId="1A506BA8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395.349,43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B598B6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395.349,43 kn</w:t>
            </w:r>
          </w:p>
        </w:tc>
      </w:tr>
      <w:tr w:rsidRPr="007D47B8" w:rsidR="00E22BE0" w:rsidTr="00D21449" w14:paraId="247ACEA7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79582B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DC4363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OBRT ZA PRIJEVOZ TERETA CESTOM "AUTOPRIJEVOZNIK", VL. DRAŽEN KOS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B60BB5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33126765700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900C17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Antuna Mihanovića 6, 10299 Bijela Gorica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D0AD489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937,50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388719A" w14:textId="3625FE35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937</w:t>
            </w:r>
            <w:proofErr w:type="spellEnd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</w:t>
            </w:r>
            <w:proofErr w:type="spellEnd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2DD9EB30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656AED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67F381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ODVJETNIK VLADO REBIĆ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997A21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64365379725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932677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Cankarova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1,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DB7CD31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54.416,67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F47BAE6" w14:textId="6A960DC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54.416</w:t>
            </w:r>
            <w:proofErr w:type="spellEnd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</w:t>
            </w:r>
            <w:proofErr w:type="spellEnd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32EF0000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C205DF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0C28CA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PAPIRNA KONFEKCIJA "GRAFORAD"VL.ZLATKO RADILOVIĆ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29B938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82486387390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57865BD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Krajnova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3,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10370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Rugvica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6E3AB25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6.521,89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729A015" w14:textId="199C341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6.521</w:t>
            </w:r>
            <w:proofErr w:type="spellEnd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89</w:t>
            </w:r>
            <w:proofErr w:type="spellEnd"/>
            <w:r w:rsidR="007901B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2091D64A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5DFC69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42.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4D2200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PEKARNA "CROATIA "VL. ENGJELL KAJTAZI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C2303C8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61694708429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654F0A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Kolodvorska 10, 10370 Dugo Selo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3A27265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720,00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A0B5A3D" w14:textId="1A3EB99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C7772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0,00 kn </w:t>
            </w:r>
          </w:p>
        </w:tc>
      </w:tr>
      <w:tr w:rsidRPr="007D47B8" w:rsidR="00E22BE0" w:rsidTr="00D21449" w14:paraId="45A7496C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5D69FB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5BADABE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PLAMEGAL - TRIO društvo s ograničenom odgovornošću za proizvodnju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C6696FF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25567118416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6BB84A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Juršićeva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10370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Rugvica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2DD20E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10.088.917,97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8454CFC" w14:textId="2EE7691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10.088.917,</w:t>
            </w:r>
            <w:proofErr w:type="spellStart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</w:t>
            </w:r>
            <w:proofErr w:type="spellEnd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76F7FD11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DB880F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A383734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PLODINE ZAGREB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9AABDE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83038608025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645067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Koledinečka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4,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116B7A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3.675,00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F8FB3F7" w14:textId="73629A1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C7772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 kn</w:t>
            </w:r>
          </w:p>
        </w:tc>
      </w:tr>
      <w:tr w:rsidRPr="007D47B8" w:rsidR="00E22BE0" w:rsidTr="00D21449" w14:paraId="059E8E9C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2B47C93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11BCF93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2F6E86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53ECBD9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51F4905" w14:textId="223F3F6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Pr="007D47B8" w:rsidR="00C7772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1.624,80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C41066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1.624,80 kn</w:t>
            </w:r>
          </w:p>
        </w:tc>
      </w:tr>
      <w:tr w:rsidRPr="007D47B8" w:rsidR="00E22BE0" w:rsidTr="00D21449" w14:paraId="4FB1F595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ED1A23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B48933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SAMITA-KOMERC proizvodnja, trgovina i usluge,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A435A4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28887399904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4EC08D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Grgura Karlovčana 42, 48000 Koprivnica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C77723" w14:paraId="5E1C549B" w14:textId="5948B025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9.092,37 kn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FE6AE19" w14:textId="549A52E2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C7772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9.092,37 kn </w:t>
            </w:r>
          </w:p>
        </w:tc>
      </w:tr>
      <w:tr w:rsidRPr="00D21449" w:rsidR="00D21449" w:rsidTr="00D21449" w14:paraId="49E2B012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7675" w:rsidR="00E22BE0" w:rsidP="00BE4FB2" w:rsidRDefault="00E22BE0" w14:paraId="792742BF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7675" w:rsidR="00E22BE0" w:rsidP="00BE4FB2" w:rsidRDefault="00E22BE0" w14:paraId="72388F9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STOCKTON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7675" w:rsidR="00E22BE0" w:rsidP="00BE4FB2" w:rsidRDefault="00E22BE0" w14:paraId="7EEAB8E0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75909541475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7675" w:rsidR="00E22BE0" w:rsidP="00BE4FB2" w:rsidRDefault="00E22BE0" w14:paraId="0DC35BC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Savska 108, 10310 Ivanić-Grad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7675" w:rsidR="00E22BE0" w:rsidP="00BE4FB2" w:rsidRDefault="00E22BE0" w14:paraId="1AA53C5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549.702,45 kn + iznos </w:t>
            </w:r>
            <w:proofErr w:type="spellStart"/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razlučnog</w:t>
            </w:r>
            <w:proofErr w:type="spellEnd"/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prava  </w:t>
            </w:r>
            <w:proofErr w:type="spellStart"/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682.881</w:t>
            </w:r>
            <w:proofErr w:type="spellEnd"/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7675" w:rsidR="00E22BE0" w:rsidP="00BE4FB2" w:rsidRDefault="00E22BE0" w14:paraId="50077A11" w14:textId="7EB6B32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Pr="00977675"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549.702</w:t>
            </w:r>
            <w:proofErr w:type="spellEnd"/>
            <w:r w:rsidRPr="00977675"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977675"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</w:t>
            </w:r>
            <w:proofErr w:type="spellEnd"/>
            <w:r w:rsidRPr="00977675"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7D47B8" w:rsidR="00E22BE0" w:rsidTr="00D21449" w14:paraId="786D884A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88990D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086239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STUDENAC društvo s ograničenom odgovornošću za trgovinu i proizvodnju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510BE2F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02023029348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E5CF900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Četvrt Ribnjak 17, 21310 Omiš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FC94C5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13.012,54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883840B" w14:textId="1872BF1B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13.012</w:t>
            </w:r>
            <w:proofErr w:type="spellEnd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</w:t>
            </w:r>
            <w:proofErr w:type="spellEnd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06C762E1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D12671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60A6A1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TOMMY društvo s ograničenom odgovornošću za trgovinu, turizam i ugostiteljstvo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8961602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00278260010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0D7100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Domovinskog rata 93, 21000 Split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58F03C9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10.443,88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A90F9AE" w14:textId="051A2A8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10.443</w:t>
            </w:r>
            <w:proofErr w:type="spellEnd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</w:t>
            </w:r>
            <w:proofErr w:type="spellEnd"/>
            <w:r w:rsidR="009776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2CCEF2E6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A28FCF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17DAEE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TVORNICA STOČNE HRANE dioničko društvo za proizvodnju i promet stočne hrane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DAAC01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47782362413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A97D75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Dr. Ivana Novaka 11, 40000 Čakovec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E2E327A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26.794,56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D53396D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26.794,56 kn</w:t>
            </w:r>
          </w:p>
        </w:tc>
      </w:tr>
      <w:tr w:rsidRPr="007D47B8" w:rsidR="00E22BE0" w:rsidTr="00D21449" w14:paraId="1E38D8C1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A493567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5926DB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VARŽAK - M  PROIZVODNJA, PAKIRANJE I PRODAJA MEDA, BORIS VARŽAK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D87A8E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23922669588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8683C5A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Vrbovo Posavsko 54, 10411 Orle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1E021A3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2.514,75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E7734FE" w14:textId="4E6452ED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2.514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75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3265F3DE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5E02DD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44B871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VETERINARSKA STANICA KRIŽ,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08B66F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24423659185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EF9B5C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Milke Trnine 22, 10315 Križ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CBF2E92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11.874,97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D6A4F03" w14:textId="79CE39D8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11.874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59B92D83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C4953F5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4269C57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VETERINARSKA STANICA VRBOVEC društvo s ograničenom odgovornošću za veterinarske usluge, proizvodnju i 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848BA9B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43025336094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92B8FAB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Kolodvorska 68, 10340 Vrbovec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7337846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4.062,50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C99F783" w14:textId="778E0069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4.062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4EA43494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013DB06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54.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4C6464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VIKRIDAN d.o.o. za trgovinu i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581F39F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68554809736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56BE39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Dubranec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242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10418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Dubranec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70706FA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1.730,64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3A3669C" w14:textId="1DB2C08C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1.730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44998003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C81FDA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1ED2BC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VODOOPSKRBA I ODVODNJA ZAGREBAČKE ŽUPANIJE društvo s ograničenom odgovornošću za vodoopskrbu i odvodnju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2B6A83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54189804734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4606EA5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Koledovčina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ulica 1,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228184EA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31.010,24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DD4B7BC" w14:textId="6D916CD6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31.010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1FF9504E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4FD0CF53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8AE93FF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ZAGREBAČKE PEKARNE KLARA, dioničko društvo za proizvodnju ugostiteljstvo, transport, unutarnju i vanjsku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C70663D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76842508189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7F0F32BC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Utinjska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10000</w:t>
            </w:r>
            <w:proofErr w:type="spellEnd"/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51A4AD0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1.892,63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CB4D26C" w14:textId="7F092D7F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1.892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</w:t>
            </w:r>
            <w:proofErr w:type="spellEnd"/>
            <w:r w:rsidR="0011019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Pr="00D95D9B" w:rsidR="00555F68" w:rsidTr="00D21449" w14:paraId="288F2D04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95D9B" w:rsidR="00E22BE0" w:rsidP="00BE4FB2" w:rsidRDefault="00E22BE0" w14:paraId="3A8A765C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95D9B" w:rsidR="00E22BE0" w:rsidP="00BE4FB2" w:rsidRDefault="00E22BE0" w14:paraId="6CEB7FD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ZAGREBAČKI HOLDING d.o.o., PODRUŽNICA TRŽNICE ZAGREB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95D9B" w:rsidR="00E22BE0" w:rsidP="00BE4FB2" w:rsidRDefault="00E22BE0" w14:paraId="21941B79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95D9B" w:rsidR="00E22BE0" w:rsidP="00BE4FB2" w:rsidRDefault="00E22BE0" w14:paraId="49EEA5A2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95D9B" w:rsidR="00E22BE0" w:rsidP="00BE4FB2" w:rsidRDefault="00E80DC5" w14:paraId="3AB33BBC" w14:textId="48F59B1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84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58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  <w:p w:rsidRPr="00D95D9B" w:rsidR="00D95D9B" w:rsidP="00BE4FB2" w:rsidRDefault="00E80DC5" w14:paraId="635505ED" w14:textId="428CE933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(</w:t>
            </w:r>
            <w:r w:rsidRPr="00D95D9B" w:rsid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podneskom od 25.3.2020. povučeno za iznos od </w:t>
            </w:r>
            <w:proofErr w:type="spellStart"/>
            <w:r w:rsidRPr="00D95D9B" w:rsid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5.582</w:t>
            </w:r>
            <w:proofErr w:type="spellEnd"/>
            <w:r w:rsidRPr="00D95D9B" w:rsid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D95D9B" w:rsid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</w:t>
            </w:r>
            <w:proofErr w:type="spellEnd"/>
            <w:r w:rsidRPr="00D95D9B" w:rsid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)</w:t>
            </w:r>
            <w:r w:rsidRPr="00D95D9B" w:rsidR="00D95D9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95D9B" w:rsidR="00E22BE0" w:rsidP="00555F68" w:rsidRDefault="00D95D9B" w14:paraId="4FD13947" w14:textId="1889693C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  <w:tr w:rsidRPr="007D47B8" w:rsidR="00E22BE0" w:rsidTr="00D21449" w14:paraId="23B7A977" w14:textId="77777777">
        <w:trPr>
          <w:trHeight w:val="900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17BEAC3A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58.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08E1E246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ŽITO d.o.o. za proizvodnju i trgovinu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CB2498E" w14:textId="7777777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03834418154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3EBCBA48" w14:textId="77777777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Đakovština 3, 31000 Osijek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694332FF" w14:textId="77777777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26.442,00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D47B8" w:rsidR="00E22BE0" w:rsidP="00BE4FB2" w:rsidRDefault="00E22BE0" w14:paraId="52084E7B" w14:textId="32DB0F23">
            <w:pPr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D47B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proofErr w:type="spellStart"/>
            <w:r w:rsidR="00E80D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26.442</w:t>
            </w:r>
            <w:proofErr w:type="spellEnd"/>
            <w:r w:rsidR="00E80D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="00E80D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  <w:r w:rsidR="00E80D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</w:tr>
    </w:tbl>
    <w:p w:rsidRPr="0037062D" w:rsidR="00C75FEC" w:rsidP="006572C0" w:rsidRDefault="00C75FEC" w14:paraId="55B18AE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37062D" w:rsidR="00C75FEC" w:rsidP="00471EDA" w:rsidRDefault="00C75FEC" w14:paraId="172BB1EB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E80DC5" w:rsidR="00AE21C7" w:rsidP="00471EDA" w:rsidRDefault="00AE21C7" w14:paraId="745294F3" w14:textId="17E2C4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0DC5">
        <w:rPr>
          <w:rFonts w:ascii="Times New Roman" w:hAnsi="Times New Roman" w:cs="Times New Roman"/>
          <w:sz w:val="24"/>
          <w:szCs w:val="24"/>
        </w:rPr>
        <w:t xml:space="preserve">Nema primjedbi na prednje utvrđenje suda. </w:t>
      </w:r>
    </w:p>
    <w:p w:rsidRPr="001C4BB3" w:rsidR="002F3694" w:rsidP="00F437A5" w:rsidRDefault="00F437A5" w14:paraId="071FD60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</w:r>
    </w:p>
    <w:p w:rsidRPr="001C4BB3" w:rsidR="00F437A5" w:rsidP="002F3694" w:rsidRDefault="00F437A5" w14:paraId="59F5FB8B" w14:textId="226E93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 xml:space="preserve">Prelazi se na raspravljanje osporenih tražbina. </w:t>
      </w:r>
    </w:p>
    <w:p w:rsidRPr="001343EA" w:rsidR="00754A52" w:rsidP="00754A52" w:rsidRDefault="00754A52" w14:paraId="3BEE9140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754A52" w:rsidP="00754A52" w:rsidRDefault="00754A52" w14:paraId="4A472894" w14:textId="4F786B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3EA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1C4BB3">
        <w:rPr>
          <w:rFonts w:ascii="Times New Roman" w:hAnsi="Times New Roman" w:cs="Times New Roman"/>
          <w:sz w:val="24"/>
          <w:szCs w:val="24"/>
        </w:rPr>
        <w:t xml:space="preserve">Utvrđuje se da je osporavanje od strane povjerenika objavljeno na e-oglasnoj ploči suda </w:t>
      </w:r>
      <w:r w:rsidRPr="001C4BB3" w:rsidR="001C4BB3">
        <w:rPr>
          <w:rFonts w:ascii="Times New Roman" w:hAnsi="Times New Roman" w:cs="Times New Roman"/>
          <w:sz w:val="24"/>
          <w:szCs w:val="24"/>
        </w:rPr>
        <w:t>22</w:t>
      </w:r>
      <w:r w:rsidR="005047FF">
        <w:rPr>
          <w:rFonts w:ascii="Times New Roman" w:hAnsi="Times New Roman" w:cs="Times New Roman"/>
          <w:sz w:val="24"/>
          <w:szCs w:val="24"/>
        </w:rPr>
        <w:t xml:space="preserve">. travnja 2020., </w:t>
      </w:r>
      <w:r w:rsidRPr="001C4BB3">
        <w:rPr>
          <w:rFonts w:ascii="Times New Roman" w:hAnsi="Times New Roman" w:cs="Times New Roman"/>
          <w:sz w:val="24"/>
          <w:szCs w:val="24"/>
        </w:rPr>
        <w:t>te sukladno čl. 41. st. 3. SZ-a nakon isteka roka za očitovanje, povjerenik više ne može osporavati tražbine.</w:t>
      </w:r>
    </w:p>
    <w:p w:rsidRPr="001C4BB3" w:rsidR="00754A52" w:rsidP="00754A52" w:rsidRDefault="00754A52" w14:paraId="26EC97EC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highlight w:val="lightGray"/>
          <w:u w:val="single"/>
        </w:rPr>
      </w:pPr>
    </w:p>
    <w:p w:rsidRPr="001C4BB3" w:rsidR="00754A52" w:rsidP="00754A52" w:rsidRDefault="00754A52" w14:paraId="5D8D10A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>Povjerenik  je pravovremeno osporio tražbine sljedećim vjerovnicima:</w:t>
      </w:r>
    </w:p>
    <w:p w:rsidRPr="001C4BB3" w:rsidR="001C4BB3" w:rsidP="00754A52" w:rsidRDefault="001C4BB3" w14:paraId="0B3AF29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C4BB3" w:rsidR="001C4BB3" w:rsidP="00754A52" w:rsidRDefault="001C4BB3" w14:paraId="0D83B65B" w14:textId="73B0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A1 Hrvatska društvo s ograničenom odgovornošću za usluge javnih telekomunikacija, OIB: 29524210204, Vrtni put 1, 10000 Zagreb u iznosu od 500,00 kn. </w:t>
      </w:r>
    </w:p>
    <w:p w:rsidRPr="001C4BB3" w:rsidR="00754A52" w:rsidP="00754A52" w:rsidRDefault="00754A52" w14:paraId="3DDA4B3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C4BB3" w:rsidR="00754A52" w:rsidP="00754A52" w:rsidRDefault="001C4BB3" w14:paraId="7A83BE43" w14:textId="59F06F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>Razlog osporavanja: tražbina je otpisana po usklađenju.</w:t>
      </w:r>
    </w:p>
    <w:p w:rsidRPr="001C4BB3" w:rsidR="00754A52" w:rsidP="00754A52" w:rsidRDefault="00754A52" w14:paraId="2B270F4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A52" w:rsidP="00754A52" w:rsidRDefault="00754A52" w14:paraId="14819885" w14:textId="6C1B7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>Na poseban upit suda</w:t>
      </w:r>
      <w:r w:rsidR="00137669">
        <w:rPr>
          <w:rFonts w:ascii="Times New Roman" w:hAnsi="Times New Roman" w:cs="Times New Roman"/>
          <w:sz w:val="24"/>
          <w:szCs w:val="24"/>
        </w:rPr>
        <w:t>,</w:t>
      </w:r>
      <w:r w:rsidRPr="001C4BB3">
        <w:rPr>
          <w:rFonts w:ascii="Times New Roman" w:hAnsi="Times New Roman" w:cs="Times New Roman"/>
          <w:sz w:val="24"/>
          <w:szCs w:val="24"/>
        </w:rPr>
        <w:t xml:space="preserve"> </w:t>
      </w:r>
      <w:r w:rsidR="00137669">
        <w:rPr>
          <w:rFonts w:ascii="Times New Roman" w:hAnsi="Times New Roman" w:cs="Times New Roman"/>
          <w:sz w:val="24"/>
          <w:szCs w:val="24"/>
        </w:rPr>
        <w:t>p</w:t>
      </w:r>
      <w:r w:rsidR="002E74A4">
        <w:rPr>
          <w:rFonts w:ascii="Times New Roman" w:hAnsi="Times New Roman" w:cs="Times New Roman"/>
          <w:sz w:val="24"/>
          <w:szCs w:val="24"/>
        </w:rPr>
        <w:t>ovjerenica navodi da se ona o istome ne može izjasniti budući da smatra da ima pravo na dostojanstvo i samim time želi reći da tablice nije dobila osim na mail da na nikakvim konzultacijama nije sudjelovala, stoga se pitanje suda ne može očitovati.</w:t>
      </w:r>
    </w:p>
    <w:p w:rsidR="002E74A4" w:rsidP="00754A52" w:rsidRDefault="002E74A4" w14:paraId="56171E8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9DB" w:rsidP="00754A52" w:rsidRDefault="002E74A4" w14:paraId="176882A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poseban upit suda, je li moguće vidjela tablice prijavljenih tražbina kao i sve prijave vjerovnika zajedno s prilozima koji su uredno objavljeni na e oglasnoj ploči suda, povjerenica navodi </w:t>
      </w:r>
      <w:r w:rsidR="005D3598">
        <w:rPr>
          <w:rFonts w:ascii="Times New Roman" w:hAnsi="Times New Roman" w:cs="Times New Roman"/>
          <w:sz w:val="24"/>
          <w:szCs w:val="24"/>
        </w:rPr>
        <w:t>da je. Na daljini upit suda a obzirom da iz njezinih navodi proizlazi da je na uvidu imale se isprave može li se očitovati o je li tražbina koju je osporena na temelju ovršne isprave navodi da ne može. Na dodatni upit suda s obzirom</w:t>
      </w:r>
      <w:r w:rsidR="00D305CA">
        <w:rPr>
          <w:rFonts w:ascii="Times New Roman" w:hAnsi="Times New Roman" w:cs="Times New Roman"/>
          <w:sz w:val="24"/>
          <w:szCs w:val="24"/>
        </w:rPr>
        <w:t xml:space="preserve"> na njene navode na </w:t>
      </w:r>
      <w:r w:rsidR="00D305CA">
        <w:rPr>
          <w:rFonts w:ascii="Times New Roman" w:hAnsi="Times New Roman" w:cs="Times New Roman"/>
          <w:sz w:val="24"/>
          <w:szCs w:val="24"/>
        </w:rPr>
        <w:lastRenderedPageBreak/>
        <w:t xml:space="preserve">temelju čega je onda osporila tražbinu vjerovnika </w:t>
      </w:r>
      <w:proofErr w:type="spellStart"/>
      <w:r w:rsidR="00D305CA">
        <w:rPr>
          <w:rFonts w:ascii="Times New Roman" w:hAnsi="Times New Roman" w:cs="Times New Roman"/>
          <w:sz w:val="24"/>
          <w:szCs w:val="24"/>
        </w:rPr>
        <w:t>A1</w:t>
      </w:r>
      <w:proofErr w:type="spellEnd"/>
      <w:r w:rsidR="00D305CA">
        <w:rPr>
          <w:rFonts w:ascii="Times New Roman" w:hAnsi="Times New Roman" w:cs="Times New Roman"/>
          <w:sz w:val="24"/>
          <w:szCs w:val="24"/>
        </w:rPr>
        <w:t xml:space="preserve"> </w:t>
      </w:r>
      <w:r w:rsidR="005479DB">
        <w:rPr>
          <w:rFonts w:ascii="Times New Roman" w:hAnsi="Times New Roman" w:cs="Times New Roman"/>
          <w:sz w:val="24"/>
          <w:szCs w:val="24"/>
        </w:rPr>
        <w:t xml:space="preserve">povjerenica navodi da je osporila na temelju povjerenja kojega je imala u dužnika. </w:t>
      </w:r>
    </w:p>
    <w:p w:rsidR="005479DB" w:rsidP="00754A52" w:rsidRDefault="005479DB" w14:paraId="0659F13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4A4" w:rsidP="00754A52" w:rsidRDefault="005479DB" w14:paraId="5C71434D" w14:textId="79083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daljnji upit suda a sve obzirom na navode povjerenice na temelju čega je priznala odnosno osporila bilo koju drugu tražbinu u ovom postupku povjerenica navodi da je sva priznanja odnosno osporavanja napravila na temelju povjerena kojega je imala u dužnika. </w:t>
      </w:r>
      <w:r w:rsidR="005D3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9DB" w:rsidP="00754A52" w:rsidRDefault="005479DB" w14:paraId="4B3259C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33D93" w:rsidR="005479DB" w:rsidP="00754A52" w:rsidRDefault="005479DB" w14:paraId="65AC2234" w14:textId="6AF7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daljnji upit suda </w:t>
      </w:r>
      <w:r w:rsidR="009471FB">
        <w:rPr>
          <w:rFonts w:ascii="Times New Roman" w:hAnsi="Times New Roman" w:cs="Times New Roman"/>
          <w:sz w:val="24"/>
          <w:szCs w:val="24"/>
        </w:rPr>
        <w:t xml:space="preserve">da povjerenica opiše koje je navela u ovom predstečajnom postupku </w:t>
      </w:r>
      <w:r w:rsidR="00571991">
        <w:rPr>
          <w:rFonts w:ascii="Times New Roman" w:hAnsi="Times New Roman" w:cs="Times New Roman"/>
          <w:sz w:val="24"/>
          <w:szCs w:val="24"/>
        </w:rPr>
        <w:t xml:space="preserve">povjerenica navodi ja sam </w:t>
      </w:r>
      <w:r w:rsidR="00137669">
        <w:rPr>
          <w:rFonts w:ascii="Times New Roman" w:hAnsi="Times New Roman" w:cs="Times New Roman"/>
          <w:sz w:val="24"/>
          <w:szCs w:val="24"/>
        </w:rPr>
        <w:t>kontaktirala</w:t>
      </w:r>
      <w:r w:rsidR="00571991">
        <w:rPr>
          <w:rFonts w:ascii="Times New Roman" w:hAnsi="Times New Roman" w:cs="Times New Roman"/>
          <w:sz w:val="24"/>
          <w:szCs w:val="24"/>
        </w:rPr>
        <w:t xml:space="preserve"> zastupila po zakonu Mršića i pitala ga treba li mu kakva pomoć oko ispitivanja tražbina dakle njihovog priznanje i osporavanja, na što mi je on odgovorio da nikakva pomoć nije potrebna da će mi on dostaviti svu dokumentaciju koju ja samo moram potpisati i dostaviti FINI što sam ja i učinila. </w:t>
      </w:r>
    </w:p>
    <w:p w:rsidRPr="00137669" w:rsidR="00754A52" w:rsidP="00754A52" w:rsidRDefault="00754A52" w14:paraId="7DE9A6A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37669" w:rsidR="00137669" w:rsidP="00754A52" w:rsidRDefault="00137669" w14:paraId="29B7139C" w14:textId="7C3EC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669">
        <w:rPr>
          <w:rFonts w:ascii="Times New Roman" w:hAnsi="Times New Roman" w:cs="Times New Roman"/>
          <w:sz w:val="24"/>
          <w:szCs w:val="24"/>
        </w:rPr>
        <w:t xml:space="preserve">Punomoćnica dužnika navodi da je osporena tražbina prijavljena na temelju računa, odnosno da ne postoji ovršna isprava. </w:t>
      </w:r>
    </w:p>
    <w:p w:rsidRPr="001343EA" w:rsidR="00137669" w:rsidP="00754A52" w:rsidRDefault="00137669" w14:paraId="6E9EF0C7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754A52" w:rsidP="00754A52" w:rsidRDefault="001C4BB3" w14:paraId="07AB1051" w14:textId="6EED8FD6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 xml:space="preserve">5. </w:t>
      </w:r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BEDEX-SUPERTOM, obrt za trgovinu, pekarnu, turizam, ugostiteljske i turističke usluge i poljoprivredu,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JOSIP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TOMAŠEVSKI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: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64484037999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Stjepana Radića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19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49221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Bedekovčina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iznosu od 8.396,39 kn</w:t>
      </w:r>
      <w:r w:rsid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1C4BB3" w:rsidP="001C4BB3" w:rsidRDefault="001C4BB3" w14:paraId="155A91B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C4BB3" w:rsidR="001C4BB3" w:rsidP="001C4BB3" w:rsidRDefault="001C4BB3" w14:paraId="1898711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1C4BB3" w:rsidP="001C4BB3" w:rsidRDefault="001C4BB3" w14:paraId="2B3767E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BB3" w:rsidP="001C4BB3" w:rsidRDefault="001C4BB3" w14:paraId="07990B7E" w14:textId="0D0323F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povjerenik navodi </w:t>
      </w:r>
      <w:r w:rsidR="00A727D3">
        <w:rPr>
          <w:rFonts w:ascii="Times New Roman" w:hAnsi="Times New Roman" w:cs="Times New Roman"/>
          <w:sz w:val="24"/>
          <w:szCs w:val="24"/>
        </w:rPr>
        <w:t xml:space="preserve">jednako kao i u prethodnom očitovanju. </w:t>
      </w:r>
      <w:r w:rsidRPr="001C4B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0478F" w:rsidP="001C4BB3" w:rsidRDefault="0060478F" w14:paraId="397B7217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60478F" w:rsidR="0060478F" w:rsidP="001C4BB3" w:rsidRDefault="0060478F" w14:paraId="4FD4A63C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60478F" w:rsidR="0060478F" w:rsidP="001C4BB3" w:rsidRDefault="0060478F" w14:paraId="2BFA2962" w14:textId="2BC224E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BURGAS PROMET društvo s ograničenom odgovornošću za trgovinu i usluge, OIB: 40733974916, Dubrava 144, 10000 Zagreb, u iznosu od 1.158,00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1C4BB3" w:rsidR="001C4BB3" w:rsidP="00754A52" w:rsidRDefault="001C4BB3" w14:paraId="685FFF0C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1C4BB3" w:rsidP="00754A52" w:rsidRDefault="001C4BB3" w14:paraId="45C84C32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60478F" w:rsidP="0060478F" w:rsidRDefault="0060478F" w14:paraId="7500565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60478F" w:rsidP="0060478F" w:rsidRDefault="0060478F" w14:paraId="28FE21C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BB3" w:rsidP="00754A52" w:rsidRDefault="0060478F" w14:paraId="301FF607" w14:textId="35232819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povjerenik navodi </w:t>
      </w:r>
      <w:r w:rsidR="00A727D3">
        <w:rPr>
          <w:rFonts w:ascii="Times New Roman" w:hAnsi="Times New Roman" w:cs="Times New Roman"/>
          <w:sz w:val="24"/>
          <w:szCs w:val="24"/>
        </w:rPr>
        <w:t xml:space="preserve">jednako kao i u prethodnom očitovanju. </w:t>
      </w:r>
      <w:r w:rsidRPr="001C4BB3" w:rsidR="00A727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Pr="0060478F" w:rsidR="001C4BB3" w:rsidP="00754A52" w:rsidRDefault="001C4BB3" w14:paraId="552E388B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60478F" w:rsidP="00754A52" w:rsidRDefault="0060478F" w14:paraId="37480557" w14:textId="51BB74CC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>13</w:t>
      </w:r>
      <w:r w:rsidRPr="0060478F">
        <w:rPr>
          <w:rFonts w:ascii="Times New Roman" w:hAnsi="Times New Roman" w:cs="Times New Roman"/>
          <w:color w:val="7030A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EKOCIBUS društvo s ograničenom odgovornošću za proizvodnju i trgovinu u stečaju, OIB: 18104579150, Brezovička cesta 86 A, 10257 Brezovica u iznosu od 267.952,46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60478F" w:rsidP="00754A52" w:rsidRDefault="0060478F" w14:paraId="543DBCC6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60478F" w:rsidP="0060478F" w:rsidRDefault="0060478F" w14:paraId="0EBA2BF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60478F" w:rsidP="0060478F" w:rsidRDefault="0060478F" w14:paraId="1735857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78F" w:rsidP="0060478F" w:rsidRDefault="0060478F" w14:paraId="205A0295" w14:textId="0F958AA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povjerenik </w:t>
      </w:r>
      <w:r w:rsidR="00A727D3">
        <w:rPr>
          <w:rFonts w:ascii="Times New Roman" w:hAnsi="Times New Roman" w:cs="Times New Roman"/>
          <w:sz w:val="24"/>
          <w:szCs w:val="24"/>
        </w:rPr>
        <w:t xml:space="preserve">jednako kao i u prethodnom očitovanju. </w:t>
      </w:r>
      <w:r w:rsidRPr="001C4BB3" w:rsidR="00A727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727D3" w:rsidP="0060478F" w:rsidRDefault="00A727D3" w14:paraId="76F609F4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60478F" w:rsidR="0060478F" w:rsidP="00754A52" w:rsidRDefault="0060478F" w14:paraId="5F7FEBB1" w14:textId="302B72C1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19. </w:t>
      </w:r>
      <w:r w:rsidRPr="0060478F"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GOTES društvo s ograničenom odgovornošću za proizvodnju i promet OIB: 68794051316, Zagrebačka 133, 10380 Sveti Ivan Zelina u iznosu od 1.484,50 kn.</w:t>
      </w:r>
    </w:p>
    <w:p w:rsidR="0060478F" w:rsidP="00754A52" w:rsidRDefault="0060478F" w14:paraId="1534CFB9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60478F" w:rsidP="00754A52" w:rsidRDefault="0060478F" w14:paraId="2611A29B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60478F" w:rsidP="0060478F" w:rsidRDefault="0060478F" w14:paraId="7694C18E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60478F" w:rsidP="0060478F" w:rsidRDefault="0060478F" w14:paraId="43D2669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78F" w:rsidP="00754A52" w:rsidRDefault="0060478F" w14:paraId="0D97E935" w14:textId="1721D6AB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povjerenik navodi </w:t>
      </w:r>
      <w:r w:rsidR="00A727D3">
        <w:rPr>
          <w:rFonts w:ascii="Times New Roman" w:hAnsi="Times New Roman" w:cs="Times New Roman"/>
          <w:sz w:val="24"/>
          <w:szCs w:val="24"/>
        </w:rPr>
        <w:t xml:space="preserve">jednako kao i u prethodnom očitovanju. </w:t>
      </w:r>
      <w:r w:rsidRPr="001C4BB3" w:rsidR="00A727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0478F" w:rsidP="00754A52" w:rsidRDefault="0060478F" w14:paraId="03D7E4F7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60478F" w:rsidP="00754A52" w:rsidRDefault="0060478F" w14:paraId="0C777F5F" w14:textId="4B8E8B3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0478F">
        <w:rPr>
          <w:rFonts w:ascii="Times New Roman" w:hAnsi="Times New Roman" w:cs="Times New Roman"/>
          <w:sz w:val="24"/>
          <w:szCs w:val="24"/>
        </w:rPr>
        <w:t>28</w:t>
      </w:r>
      <w:r w:rsidRPr="0060478F">
        <w:rPr>
          <w:rFonts w:ascii="Times New Roman" w:hAnsi="Times New Roman" w:cs="Times New Roman"/>
          <w:color w:val="7030A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JAKOPOVIĆ unutarnja i vanjska trgovina, proizvodnja, ugostiteljstvo i usluge, d.o.o. 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: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09475281681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Lipovec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Lonjski 4,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10310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Kloštar Ivanić, u iznosu od 2.930,68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60478F" w:rsidP="00754A52" w:rsidRDefault="0060478F" w14:paraId="28D9DB9A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60478F" w:rsidP="0060478F" w:rsidRDefault="0060478F" w14:paraId="7ED363E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60478F" w:rsidP="0060478F" w:rsidRDefault="0060478F" w14:paraId="0EABFEF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78F" w:rsidP="00754A52" w:rsidRDefault="0060478F" w14:paraId="34F480EF" w14:textId="277EA9A9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>Na poseban upit suda povjerenik</w:t>
      </w:r>
      <w:r w:rsidR="00A727D3">
        <w:rPr>
          <w:rFonts w:ascii="Times New Roman" w:hAnsi="Times New Roman" w:cs="Times New Roman"/>
          <w:sz w:val="24"/>
          <w:szCs w:val="24"/>
        </w:rPr>
        <w:t xml:space="preserve"> navodi</w:t>
      </w:r>
      <w:r w:rsidRPr="001C4BB3">
        <w:rPr>
          <w:rFonts w:ascii="Times New Roman" w:hAnsi="Times New Roman" w:cs="Times New Roman"/>
          <w:sz w:val="24"/>
          <w:szCs w:val="24"/>
        </w:rPr>
        <w:t xml:space="preserve"> </w:t>
      </w:r>
      <w:r w:rsidR="00A727D3">
        <w:rPr>
          <w:rFonts w:ascii="Times New Roman" w:hAnsi="Times New Roman" w:cs="Times New Roman"/>
          <w:sz w:val="24"/>
          <w:szCs w:val="24"/>
        </w:rPr>
        <w:t xml:space="preserve">jednako kao i u prethodnom očitovanju. </w:t>
      </w:r>
      <w:r w:rsidRPr="001C4BB3" w:rsidR="00A727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Pr="0060478F" w:rsidR="0060478F" w:rsidP="00754A52" w:rsidRDefault="0060478F" w14:paraId="2303335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0478F" w:rsidR="0060478F" w:rsidP="00754A52" w:rsidRDefault="0060478F" w14:paraId="4CD5FE6D" w14:textId="5D7782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42. </w:t>
      </w:r>
      <w:r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PEKARNA "CROATIA "VL. ENGJELL KAJTAZI OIB: 61694708429,  Kolodvorska 10, 10370 Dugo Selo u iznosu od 720,00 kn. </w:t>
      </w:r>
    </w:p>
    <w:p w:rsidR="0060478F" w:rsidP="00754A52" w:rsidRDefault="0060478F" w14:paraId="4B7DE0E2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60478F" w:rsidP="0060478F" w:rsidRDefault="0060478F" w14:paraId="1355822C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60478F" w:rsidP="0060478F" w:rsidRDefault="0060478F" w14:paraId="526F89E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78F" w:rsidP="0060478F" w:rsidRDefault="0060478F" w14:paraId="3030DC13" w14:textId="46E703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>Na poseban upit suda povjerenik</w:t>
      </w:r>
      <w:r w:rsidR="00A727D3">
        <w:rPr>
          <w:rFonts w:ascii="Times New Roman" w:hAnsi="Times New Roman" w:cs="Times New Roman"/>
          <w:sz w:val="24"/>
          <w:szCs w:val="24"/>
        </w:rPr>
        <w:t xml:space="preserve"> navodi</w:t>
      </w:r>
      <w:r w:rsidRPr="001C4BB3">
        <w:rPr>
          <w:rFonts w:ascii="Times New Roman" w:hAnsi="Times New Roman" w:cs="Times New Roman"/>
          <w:sz w:val="24"/>
          <w:szCs w:val="24"/>
        </w:rPr>
        <w:t xml:space="preserve"> </w:t>
      </w:r>
      <w:r w:rsidR="00A727D3">
        <w:rPr>
          <w:rFonts w:ascii="Times New Roman" w:hAnsi="Times New Roman" w:cs="Times New Roman"/>
          <w:sz w:val="24"/>
          <w:szCs w:val="24"/>
        </w:rPr>
        <w:t xml:space="preserve">jednako kao i u prethodnom očitovanju. </w:t>
      </w:r>
      <w:r w:rsidRPr="001C4BB3" w:rsidR="00A727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Pr="0060478F" w:rsidR="0060478F" w:rsidP="00754A52" w:rsidRDefault="0060478F" w14:paraId="3729143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0478F" w:rsidR="0060478F" w:rsidP="00754A52" w:rsidRDefault="0060478F" w14:paraId="3DF890B0" w14:textId="63129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44. </w:t>
      </w:r>
      <w:r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PLODINE ZAGREB d.o.o. za trgovinu i usluge,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: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83038608025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Koledinečka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4,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10000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Zagreb u iznosu od 3.675,00 kn.</w:t>
      </w:r>
    </w:p>
    <w:p w:rsidR="0060478F" w:rsidP="0060478F" w:rsidRDefault="0060478F" w14:paraId="0DD45045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60478F" w:rsidP="0060478F" w:rsidRDefault="0060478F" w14:paraId="25180C88" w14:textId="391B2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 xml:space="preserve">Razlog osporavanja: </w:t>
      </w:r>
      <w:r w:rsidR="00251CA1">
        <w:rPr>
          <w:rFonts w:ascii="Times New Roman" w:hAnsi="Times New Roman" w:cs="Times New Roman"/>
          <w:sz w:val="24"/>
          <w:szCs w:val="24"/>
        </w:rPr>
        <w:t>ne postojeći dug</w:t>
      </w:r>
      <w:r w:rsidRPr="001C4BB3">
        <w:rPr>
          <w:rFonts w:ascii="Times New Roman" w:hAnsi="Times New Roman" w:cs="Times New Roman"/>
          <w:sz w:val="24"/>
          <w:szCs w:val="24"/>
        </w:rPr>
        <w:t>.</w:t>
      </w:r>
    </w:p>
    <w:p w:rsidRPr="001C4BB3" w:rsidR="0060478F" w:rsidP="0060478F" w:rsidRDefault="0060478F" w14:paraId="26A5905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343EA" w:rsidR="0060478F" w:rsidP="00754A52" w:rsidRDefault="0060478F" w14:paraId="0ABD28F9" w14:textId="39A6F559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povjerenik navodi </w:t>
      </w:r>
      <w:r w:rsidR="00A727D3">
        <w:rPr>
          <w:rFonts w:ascii="Times New Roman" w:hAnsi="Times New Roman" w:cs="Times New Roman"/>
          <w:sz w:val="24"/>
          <w:szCs w:val="24"/>
        </w:rPr>
        <w:t xml:space="preserve">jednako kao i u prethodnom očitovanju. </w:t>
      </w:r>
      <w:r w:rsidRPr="001C4BB3" w:rsidR="00A727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51CA1" w:rsidP="00754A52" w:rsidRDefault="00251CA1" w14:paraId="0B65AF8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E2B6E" w:rsidR="00754A52" w:rsidP="00754A52" w:rsidRDefault="00754A52" w14:paraId="489D970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6E">
        <w:rPr>
          <w:rFonts w:ascii="Times New Roman" w:hAnsi="Times New Roman" w:cs="Times New Roman"/>
          <w:sz w:val="24"/>
          <w:szCs w:val="24"/>
        </w:rPr>
        <w:t>Dužnik  je pravovremeno osporio tražbine sljedećim vjerovnicima:</w:t>
      </w:r>
    </w:p>
    <w:p w:rsidRPr="004E2B6E" w:rsidR="00754A52" w:rsidP="00754A52" w:rsidRDefault="00754A52" w14:paraId="60B7590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1C4BB3" w:rsidR="00251CA1" w:rsidP="00251CA1" w:rsidRDefault="00251CA1" w14:paraId="57B6D04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A1 Hrvatska društvo s ograničenom odgovornošću za usluge javnih telekomunikacija, OIB: 29524210204, Vrtni put 1, 10000 Zagreb u iznosu od 500,00 kn. </w:t>
      </w:r>
    </w:p>
    <w:p w:rsidRPr="001C4BB3" w:rsidR="00251CA1" w:rsidP="00251CA1" w:rsidRDefault="00251CA1" w14:paraId="1B60ECA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C4BB3" w:rsidR="00251CA1" w:rsidP="00251CA1" w:rsidRDefault="00251CA1" w14:paraId="70640A6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>Razlog osporavanja: tražbina je otpisana po usklađenju.</w:t>
      </w:r>
    </w:p>
    <w:p w:rsidRPr="001C4BB3" w:rsidR="00251CA1" w:rsidP="00251CA1" w:rsidRDefault="00251CA1" w14:paraId="48F0DB2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57DD5378" w14:textId="409F2F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</w:t>
      </w:r>
      <w:r>
        <w:rPr>
          <w:rFonts w:ascii="Times New Roman" w:hAnsi="Times New Roman" w:cs="Times New Roman"/>
          <w:sz w:val="24"/>
          <w:szCs w:val="24"/>
        </w:rPr>
        <w:t>dužnik</w:t>
      </w:r>
      <w:r w:rsidRPr="001C4BB3">
        <w:rPr>
          <w:rFonts w:ascii="Times New Roman" w:hAnsi="Times New Roman" w:cs="Times New Roman"/>
          <w:sz w:val="24"/>
          <w:szCs w:val="24"/>
        </w:rPr>
        <w:t xml:space="preserve"> navodi kako za osporenu tražbinu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ne postoji ovršna isprava. </w:t>
      </w:r>
    </w:p>
    <w:p w:rsidRPr="001343EA" w:rsidR="00251CA1" w:rsidP="00251CA1" w:rsidRDefault="00251CA1" w14:paraId="60D7F709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251CA1" w:rsidP="00251CA1" w:rsidRDefault="00251CA1" w14:paraId="582D094E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 xml:space="preserve">5. </w:t>
      </w:r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BEDEX-SUPERTOM, obrt za trgovinu, pekarnu, turizam, ugostiteljske i turističke usluge i poljoprivredu,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JOSIP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TOMAŠEVSKI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: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64484037999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Stjepana Radića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19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49221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>Bedekovčina</w:t>
      </w:r>
      <w:proofErr w:type="spellEnd"/>
      <w:r w:rsidRPr="001C4B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iznosu od 8.396,39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251CA1" w:rsidP="00251CA1" w:rsidRDefault="00251CA1" w14:paraId="52CAEAE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C4BB3" w:rsidR="00251CA1" w:rsidP="00251CA1" w:rsidRDefault="00251CA1" w14:paraId="4DA2532B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251CA1" w:rsidP="00251CA1" w:rsidRDefault="00251CA1" w14:paraId="675D7BC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08615A82" w14:textId="6084D1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</w:t>
      </w:r>
      <w:r>
        <w:rPr>
          <w:rFonts w:ascii="Times New Roman" w:hAnsi="Times New Roman" w:cs="Times New Roman"/>
          <w:sz w:val="24"/>
          <w:szCs w:val="24"/>
        </w:rPr>
        <w:t>dužnik</w:t>
      </w:r>
      <w:r w:rsidRPr="001C4BB3">
        <w:rPr>
          <w:rFonts w:ascii="Times New Roman" w:hAnsi="Times New Roman" w:cs="Times New Roman"/>
          <w:sz w:val="24"/>
          <w:szCs w:val="24"/>
        </w:rPr>
        <w:t xml:space="preserve"> navodi kako za osporenu tražbinu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ne postoji ovršna isprava. </w:t>
      </w:r>
    </w:p>
    <w:p w:rsidRPr="00C84E23" w:rsidR="00251CA1" w:rsidP="00251CA1" w:rsidRDefault="00251CA1" w14:paraId="19D9D3F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0478F" w:rsidR="00251CA1" w:rsidP="00251CA1" w:rsidRDefault="00251CA1" w14:paraId="54A5810C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60478F" w:rsidR="00251CA1" w:rsidP="00251CA1" w:rsidRDefault="00251CA1" w14:paraId="6C548CC9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BURGAS PROMET društvo s ograničenom odgovornošću za trgovinu i usluge, OIB: 40733974916, Dubrava 144, 10000 Zagreb, u iznosu od 1.158,00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1C4BB3" w:rsidR="00251CA1" w:rsidP="00251CA1" w:rsidRDefault="00251CA1" w14:paraId="02A9FCA6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251CA1" w:rsidP="00251CA1" w:rsidRDefault="00251CA1" w14:paraId="4E4E2912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251CA1" w:rsidP="00251CA1" w:rsidRDefault="00251CA1" w14:paraId="278A7D4C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251CA1" w:rsidP="00251CA1" w:rsidRDefault="00251CA1" w14:paraId="06F58A5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14C96BF3" w14:textId="50022D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>Na poseban upit suda</w:t>
      </w:r>
      <w:r>
        <w:rPr>
          <w:rFonts w:ascii="Times New Roman" w:hAnsi="Times New Roman" w:cs="Times New Roman"/>
          <w:sz w:val="24"/>
          <w:szCs w:val="24"/>
        </w:rPr>
        <w:t xml:space="preserve"> dužnik </w:t>
      </w:r>
      <w:r w:rsidRPr="001C4BB3">
        <w:rPr>
          <w:rFonts w:ascii="Times New Roman" w:hAnsi="Times New Roman" w:cs="Times New Roman"/>
          <w:sz w:val="24"/>
          <w:szCs w:val="24"/>
        </w:rPr>
        <w:t xml:space="preserve">navodi kako za osporenu tražbinu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ne postoji ovršna isprava. </w:t>
      </w:r>
    </w:p>
    <w:p w:rsidR="00251CA1" w:rsidP="00251CA1" w:rsidRDefault="00251CA1" w14:paraId="0E3F072C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60478F" w:rsidR="00251CA1" w:rsidP="00251CA1" w:rsidRDefault="00251CA1" w14:paraId="2302D7D0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60478F" w:rsidR="00251CA1" w:rsidP="00251CA1" w:rsidRDefault="00251CA1" w14:paraId="3F1DFC36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>13</w:t>
      </w:r>
      <w:r w:rsidRPr="0060478F">
        <w:rPr>
          <w:rFonts w:ascii="Times New Roman" w:hAnsi="Times New Roman" w:cs="Times New Roman"/>
          <w:color w:val="7030A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EKOCIBUS društvo s ograničenom odgovornošću za proizvodnju i trgovinu u stečaju, OIB: 18104579150, Brezovička cesta 86 A, 10257 Brezovica u iznosu od 267.952,46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251CA1" w:rsidP="00251CA1" w:rsidRDefault="00251CA1" w14:paraId="7C617F8D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251CA1" w:rsidP="00251CA1" w:rsidRDefault="00251CA1" w14:paraId="43673F8E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251CA1" w:rsidP="00251CA1" w:rsidRDefault="00251CA1" w14:paraId="6AFE03D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251CA1" w:rsidP="00251CA1" w:rsidRDefault="00251CA1" w14:paraId="2DE59C4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5CAA307B" w14:textId="57E1D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</w:t>
      </w:r>
      <w:r>
        <w:rPr>
          <w:rFonts w:ascii="Times New Roman" w:hAnsi="Times New Roman" w:cs="Times New Roman"/>
          <w:sz w:val="24"/>
          <w:szCs w:val="24"/>
        </w:rPr>
        <w:t>dužnik</w:t>
      </w:r>
      <w:r w:rsidRPr="001C4BB3">
        <w:rPr>
          <w:rFonts w:ascii="Times New Roman" w:hAnsi="Times New Roman" w:cs="Times New Roman"/>
          <w:sz w:val="24"/>
          <w:szCs w:val="24"/>
        </w:rPr>
        <w:t xml:space="preserve"> navodi kako za osporenu tražbinu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ne postoji ovršna isprava. </w:t>
      </w:r>
    </w:p>
    <w:p w:rsidR="00251CA1" w:rsidP="00251CA1" w:rsidRDefault="00251CA1" w14:paraId="5123DF84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60478F" w:rsidR="00251CA1" w:rsidP="00251CA1" w:rsidRDefault="00251CA1" w14:paraId="6842A311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19. </w:t>
      </w:r>
      <w:r w:rsidRPr="0060478F"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GOTES društvo s ograničenom odgovornošću za proizvodnju i promet OIB: 68794051316, Zagrebačka 133, 10380 Sveti Ivan Zelina u iznosu od 1.484,50 kn.</w:t>
      </w:r>
    </w:p>
    <w:p w:rsidR="00251CA1" w:rsidP="00251CA1" w:rsidRDefault="00251CA1" w14:paraId="67F34BC6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251CA1" w:rsidP="00251CA1" w:rsidRDefault="00251CA1" w14:paraId="7BAED6E6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251CA1" w:rsidP="00251CA1" w:rsidRDefault="00251CA1" w14:paraId="7D772BF0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251CA1" w:rsidP="00251CA1" w:rsidRDefault="00251CA1" w14:paraId="5FDD961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52D3CC97" w14:textId="255184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</w:t>
      </w:r>
      <w:r>
        <w:rPr>
          <w:rFonts w:ascii="Times New Roman" w:hAnsi="Times New Roman" w:cs="Times New Roman"/>
          <w:sz w:val="24"/>
          <w:szCs w:val="24"/>
        </w:rPr>
        <w:t>dužnik</w:t>
      </w:r>
      <w:r w:rsidRPr="001C4BB3">
        <w:rPr>
          <w:rFonts w:ascii="Times New Roman" w:hAnsi="Times New Roman" w:cs="Times New Roman"/>
          <w:sz w:val="24"/>
          <w:szCs w:val="24"/>
        </w:rPr>
        <w:t xml:space="preserve"> navodi kako za osporenu tražbinu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ne postoji ovršna isprava. </w:t>
      </w:r>
    </w:p>
    <w:p w:rsidR="00251CA1" w:rsidP="00251CA1" w:rsidRDefault="00251CA1" w14:paraId="588074A2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251CA1" w:rsidP="00251CA1" w:rsidRDefault="00251CA1" w14:paraId="5307451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0478F">
        <w:rPr>
          <w:rFonts w:ascii="Times New Roman" w:hAnsi="Times New Roman" w:cs="Times New Roman"/>
          <w:sz w:val="24"/>
          <w:szCs w:val="24"/>
        </w:rPr>
        <w:t>28</w:t>
      </w:r>
      <w:r w:rsidRPr="0060478F">
        <w:rPr>
          <w:rFonts w:ascii="Times New Roman" w:hAnsi="Times New Roman" w:cs="Times New Roman"/>
          <w:color w:val="7030A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JAKOPOVIĆ unutarnja i vanjska trgovina, proizvodnja, ugostiteljstvo i usluge, d.o.o. 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: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09475281681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Lipovec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Lonjski 4,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10310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Kloštar Ivanić, u iznosu od 2.930,68 kn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60478F" w:rsidR="00251CA1" w:rsidP="00251CA1" w:rsidRDefault="00251CA1" w14:paraId="58F16B53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251CA1" w:rsidP="00251CA1" w:rsidRDefault="00251CA1" w14:paraId="40AF3A4D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251CA1" w:rsidP="00251CA1" w:rsidRDefault="00251CA1" w14:paraId="1D5C6C1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251CA1" w:rsidP="00251CA1" w:rsidRDefault="00251CA1" w14:paraId="7DAACF0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1CD5D767" w14:textId="52874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</w:t>
      </w:r>
      <w:r>
        <w:rPr>
          <w:rFonts w:ascii="Times New Roman" w:hAnsi="Times New Roman" w:cs="Times New Roman"/>
          <w:sz w:val="24"/>
          <w:szCs w:val="24"/>
        </w:rPr>
        <w:t>dužnik</w:t>
      </w:r>
      <w:r w:rsidRPr="001C4BB3">
        <w:rPr>
          <w:rFonts w:ascii="Times New Roman" w:hAnsi="Times New Roman" w:cs="Times New Roman"/>
          <w:sz w:val="24"/>
          <w:szCs w:val="24"/>
        </w:rPr>
        <w:t xml:space="preserve"> navodi kako za osporenu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tražbinu ne postoji ovršna isprava. </w:t>
      </w:r>
    </w:p>
    <w:p w:rsidR="00251CA1" w:rsidP="00251CA1" w:rsidRDefault="00251CA1" w14:paraId="6DC62CE8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60478F" w:rsidR="00251CA1" w:rsidP="00251CA1" w:rsidRDefault="00251CA1" w14:paraId="66B5B21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0478F" w:rsidR="00251CA1" w:rsidP="00251CA1" w:rsidRDefault="00251CA1" w14:paraId="637E3F9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42. </w:t>
      </w:r>
      <w:r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PEKARNA "CROATIA "VL. ENGJELL KAJTAZI OIB: 61694708429,  Kolodvorska 10, 10370 Dugo Selo u iznosu od 720,00 kn. </w:t>
      </w:r>
    </w:p>
    <w:p w:rsidR="00251CA1" w:rsidP="00251CA1" w:rsidRDefault="00251CA1" w14:paraId="415920FB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251CA1" w:rsidP="00251CA1" w:rsidRDefault="00251CA1" w14:paraId="1353215E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>Razlog osporavanja: tražbina je otpisana po usklađenju.</w:t>
      </w:r>
    </w:p>
    <w:p w:rsidRPr="001C4BB3" w:rsidR="00251CA1" w:rsidP="00251CA1" w:rsidRDefault="00251CA1" w14:paraId="7733C10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17802380" w14:textId="2BF1E4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</w:t>
      </w:r>
      <w:r>
        <w:rPr>
          <w:rFonts w:ascii="Times New Roman" w:hAnsi="Times New Roman" w:cs="Times New Roman"/>
          <w:sz w:val="24"/>
          <w:szCs w:val="24"/>
        </w:rPr>
        <w:t>dužnik</w:t>
      </w:r>
      <w:r w:rsidRPr="001C4BB3">
        <w:rPr>
          <w:rFonts w:ascii="Times New Roman" w:hAnsi="Times New Roman" w:cs="Times New Roman"/>
          <w:sz w:val="24"/>
          <w:szCs w:val="24"/>
        </w:rPr>
        <w:t xml:space="preserve"> navodi kako za osporenu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tražbinu ne postoji ovršna isprava. </w:t>
      </w:r>
    </w:p>
    <w:p w:rsidRPr="0060478F" w:rsidR="00251CA1" w:rsidP="00251CA1" w:rsidRDefault="00251CA1" w14:paraId="5BE47D6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0478F" w:rsidR="00251CA1" w:rsidP="00251CA1" w:rsidRDefault="00251CA1" w14:paraId="67AB288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78F">
        <w:rPr>
          <w:rFonts w:ascii="Times New Roman" w:hAnsi="Times New Roman" w:cs="Times New Roman"/>
          <w:sz w:val="24"/>
          <w:szCs w:val="24"/>
        </w:rPr>
        <w:t xml:space="preserve">44. </w:t>
      </w:r>
      <w:r>
        <w:rPr>
          <w:rFonts w:ascii="Times New Roman" w:hAnsi="Times New Roman" w:cs="Times New Roman"/>
          <w:sz w:val="24"/>
          <w:szCs w:val="24"/>
        </w:rPr>
        <w:tab/>
      </w:r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PLODINE ZAGREB d.o.o. za trgovinu i usluge,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: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83038608025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Koledinečka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4, </w:t>
      </w:r>
      <w:proofErr w:type="spellStart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>10000</w:t>
      </w:r>
      <w:proofErr w:type="spellEnd"/>
      <w:r w:rsidRPr="0060478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Zagreb u iznosu od 3.675,00 kn.</w:t>
      </w:r>
    </w:p>
    <w:p w:rsidR="00251CA1" w:rsidP="00251CA1" w:rsidRDefault="00251CA1" w14:paraId="09EFF9A9" w14:textId="77777777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Pr="001C4BB3" w:rsidR="00251CA1" w:rsidP="00251CA1" w:rsidRDefault="00251CA1" w14:paraId="56497234" w14:textId="7578D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>ne postojeći dug</w:t>
      </w:r>
      <w:r w:rsidRPr="001C4BB3">
        <w:rPr>
          <w:rFonts w:ascii="Times New Roman" w:hAnsi="Times New Roman" w:cs="Times New Roman"/>
          <w:sz w:val="24"/>
          <w:szCs w:val="24"/>
        </w:rPr>
        <w:t>.</w:t>
      </w:r>
    </w:p>
    <w:p w:rsidRPr="001C4BB3" w:rsidR="00251CA1" w:rsidP="00251CA1" w:rsidRDefault="00251CA1" w14:paraId="5AAF1C5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84E23" w:rsidR="00251CA1" w:rsidP="00251CA1" w:rsidRDefault="00251CA1" w14:paraId="0AE01612" w14:textId="696AC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BB3">
        <w:rPr>
          <w:rFonts w:ascii="Times New Roman" w:hAnsi="Times New Roman" w:cs="Times New Roman"/>
          <w:sz w:val="24"/>
          <w:szCs w:val="24"/>
        </w:rPr>
        <w:tab/>
        <w:t xml:space="preserve">Na poseban upit suda </w:t>
      </w:r>
      <w:r>
        <w:rPr>
          <w:rFonts w:ascii="Times New Roman" w:hAnsi="Times New Roman" w:cs="Times New Roman"/>
          <w:sz w:val="24"/>
          <w:szCs w:val="24"/>
        </w:rPr>
        <w:t>dužnik</w:t>
      </w:r>
      <w:r w:rsidRPr="001C4BB3">
        <w:rPr>
          <w:rFonts w:ascii="Times New Roman" w:hAnsi="Times New Roman" w:cs="Times New Roman"/>
          <w:sz w:val="24"/>
          <w:szCs w:val="24"/>
        </w:rPr>
        <w:t xml:space="preserve"> navodi kako za osporenu tražbinu </w:t>
      </w:r>
      <w:r w:rsidRPr="00C84E23">
        <w:rPr>
          <w:rFonts w:ascii="Times New Roman" w:hAnsi="Times New Roman" w:cs="Times New Roman"/>
          <w:sz w:val="24"/>
          <w:szCs w:val="24"/>
        </w:rPr>
        <w:t xml:space="preserve">ne postoji ovršna isprava. </w:t>
      </w:r>
    </w:p>
    <w:p w:rsidRPr="0037062D" w:rsidR="00F437A5" w:rsidP="00F437A5" w:rsidRDefault="00F437A5" w14:paraId="32EABF86" w14:textId="4CA071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</w:p>
    <w:p w:rsidRPr="004E2B6E" w:rsidR="00AE21C7" w:rsidP="00F437A5" w:rsidRDefault="00F437A5" w14:paraId="0753D42E" w14:textId="28EFBF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6E">
        <w:rPr>
          <w:rFonts w:ascii="Times New Roman" w:hAnsi="Times New Roman" w:cs="Times New Roman"/>
          <w:sz w:val="24"/>
          <w:szCs w:val="24"/>
        </w:rPr>
        <w:tab/>
        <w:t>Utvrđuje se da prema tablici osporenih tražbina vjerovnici nisu osporili tražbine drugih vjerovnika (čl. 42. SZ-a).</w:t>
      </w:r>
    </w:p>
    <w:p w:rsidRPr="0037062D" w:rsidR="00DA53C8" w:rsidP="00434C0C" w:rsidRDefault="00DA53C8" w14:paraId="3082BE8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6336F0" w:rsidR="00EA023D" w:rsidP="00261DE9" w:rsidRDefault="00EA023D" w14:paraId="46518F73" w14:textId="0D30C5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36F0">
        <w:rPr>
          <w:rFonts w:ascii="Times New Roman" w:hAnsi="Times New Roman" w:cs="Times New Roman"/>
          <w:sz w:val="24"/>
          <w:szCs w:val="24"/>
        </w:rPr>
        <w:t xml:space="preserve">Utvrđuje se da su sljedeći vjerovnici podnijeli prijavu </w:t>
      </w:r>
      <w:proofErr w:type="spellStart"/>
      <w:r w:rsidRPr="006336F0" w:rsidR="006336F0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6336F0">
        <w:rPr>
          <w:rFonts w:ascii="Times New Roman" w:hAnsi="Times New Roman" w:cs="Times New Roman"/>
          <w:sz w:val="24"/>
          <w:szCs w:val="24"/>
        </w:rPr>
        <w:t xml:space="preserve"> prava (čl. 38. SZ-a).</w:t>
      </w:r>
    </w:p>
    <w:p w:rsidRPr="006336F0" w:rsidR="0077601E" w:rsidP="0077601E" w:rsidRDefault="0077601E" w14:paraId="1B45821C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A071F4" w:rsidR="00A071F4" w:rsidP="00114D33" w:rsidRDefault="006336F0" w14:paraId="7959F96A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D3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MINISTARSTVO FINANCIJA - POREZNA UPRAVA, PODRUČNI URED </w:t>
      </w:r>
    </w:p>
    <w:p w:rsidRPr="00A071F4" w:rsidR="006336F0" w:rsidP="00A071F4" w:rsidRDefault="006336F0" w14:paraId="510BAFCF" w14:textId="65A60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ZAGREBAČKA ŽUPANIJA, OIB: 18683136487, Avenija Dubrovnik 26, 10000 Zagreb za iznos od </w:t>
      </w:r>
      <w:proofErr w:type="spellStart"/>
      <w:r w:rsidR="001472C1">
        <w:rPr>
          <w:rFonts w:ascii="Times New Roman" w:hAnsi="Times New Roman" w:eastAsia="Times New Roman" w:cs="Times New Roman"/>
          <w:sz w:val="24"/>
          <w:szCs w:val="24"/>
          <w:lang w:eastAsia="hr-HR"/>
        </w:rPr>
        <w:t>54.782</w:t>
      </w:r>
      <w:proofErr w:type="spellEnd"/>
      <w:r w:rsidR="001472C1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proofErr w:type="spellStart"/>
      <w:r w:rsidR="001472C1">
        <w:rPr>
          <w:rFonts w:ascii="Times New Roman" w:hAnsi="Times New Roman" w:eastAsia="Times New Roman" w:cs="Times New Roman"/>
          <w:sz w:val="24"/>
          <w:szCs w:val="24"/>
          <w:lang w:eastAsia="hr-HR"/>
        </w:rPr>
        <w:t>64</w:t>
      </w:r>
      <w:proofErr w:type="spellEnd"/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kn. </w:t>
      </w:r>
    </w:p>
    <w:p w:rsidR="00A071F4" w:rsidP="00A071F4" w:rsidRDefault="00114D33" w14:paraId="51A7DB31" w14:textId="77777777">
      <w:pPr>
        <w:pStyle w:val="Odlomakpopisa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Razlučno pravo odnosi se na teretni automobil IVECO godina proizvodnje 2006. reg. </w:t>
      </w:r>
    </w:p>
    <w:p w:rsidRPr="00A071F4" w:rsidR="00114D33" w:rsidP="00A071F4" w:rsidRDefault="00114D33" w14:paraId="639270B5" w14:textId="0857125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>ozna</w:t>
      </w:r>
      <w:r w:rsidR="001472C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ke </w:t>
      </w:r>
      <w:proofErr w:type="spellStart"/>
      <w:r w:rsidR="001472C1">
        <w:rPr>
          <w:rFonts w:ascii="Times New Roman" w:hAnsi="Times New Roman" w:eastAsia="Times New Roman" w:cs="Times New Roman"/>
          <w:sz w:val="24"/>
          <w:szCs w:val="24"/>
          <w:lang w:eastAsia="hr-HR"/>
        </w:rPr>
        <w:t>ZG5200FD</w:t>
      </w:r>
      <w:proofErr w:type="spellEnd"/>
      <w:r w:rsidR="001472C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 Teretni automobil</w:t>
      </w:r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Peugeot </w:t>
      </w:r>
      <w:proofErr w:type="spellStart"/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>2010</w:t>
      </w:r>
      <w:proofErr w:type="spellEnd"/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>. reg. oznaka ZG6572HA</w:t>
      </w:r>
      <w:r w:rsidRPr="00A071F4" w:rsid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A071F4" w:rsidR="00A071F4" w:rsidP="00A071F4" w:rsidRDefault="00A071F4" w14:paraId="1D99E797" w14:textId="1C609D7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Pravna osnova </w:t>
      </w:r>
      <w:proofErr w:type="spellStart"/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>razlučnog</w:t>
      </w:r>
      <w:proofErr w:type="spellEnd"/>
      <w:r w:rsidRPr="00A071F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prava rješenje o ovrsi klasa UP/I-415-02/2019-001/003637 od 2. siječnja 2020.</w:t>
      </w:r>
    </w:p>
    <w:p w:rsidRPr="00A071F4" w:rsidR="006336F0" w:rsidP="00114D33" w:rsidRDefault="006336F0" w14:paraId="0287311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B54" w:rsidP="0077601E" w:rsidRDefault="00454B54" w14:paraId="2BB94A09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54B54" w:rsidP="0077601E" w:rsidRDefault="00454B54" w14:paraId="7E5A0405" w14:textId="1675381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Drugo razlučno pravo odnosi se na društvo </w:t>
      </w:r>
      <w:proofErr w:type="spellStart"/>
      <w:r>
        <w:rPr>
          <w:rFonts w:ascii="Times New Roman" w:hAnsi="Times New Roman" w:cs="Times New Roman"/>
          <w:sz w:val="24"/>
          <w:szCs w:val="24"/>
        </w:rPr>
        <w:t>Stockton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 iznos od </w:t>
      </w:r>
      <w:proofErr w:type="spellStart"/>
      <w:r>
        <w:rPr>
          <w:rFonts w:ascii="Times New Roman" w:hAnsi="Times New Roman" w:cs="Times New Roman"/>
          <w:sz w:val="24"/>
          <w:szCs w:val="24"/>
        </w:rPr>
        <w:t>682.881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454B54" w:rsidP="0077601E" w:rsidRDefault="00454B54" w14:paraId="3A3B489C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A071F4" w:rsidR="0077601E" w:rsidP="0077601E" w:rsidRDefault="00454B54" w14:paraId="5F56AD5C" w14:textId="597F389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kako je u prijavama tražbina navedeni vjerovnici naveli</w:t>
      </w:r>
      <w:r w:rsidRPr="00A071F4" w:rsidR="0077601E">
        <w:rPr>
          <w:rFonts w:ascii="Times New Roman" w:hAnsi="Times New Roman" w:cs="Times New Roman"/>
          <w:sz w:val="24"/>
          <w:szCs w:val="24"/>
        </w:rPr>
        <w:t xml:space="preserve"> kako ne pristaje na izdvajanje predmeta na koje se odnosi nj</w:t>
      </w:r>
      <w:r w:rsidRPr="00A071F4" w:rsidR="00EA6841">
        <w:rPr>
          <w:rFonts w:ascii="Times New Roman" w:hAnsi="Times New Roman" w:cs="Times New Roman"/>
          <w:sz w:val="24"/>
          <w:szCs w:val="24"/>
        </w:rPr>
        <w:t>egovo izlučno pravo radi proved</w:t>
      </w:r>
      <w:r w:rsidRPr="00A071F4" w:rsidR="0077601E">
        <w:rPr>
          <w:rFonts w:ascii="Times New Roman" w:hAnsi="Times New Roman" w:cs="Times New Roman"/>
          <w:sz w:val="24"/>
          <w:szCs w:val="24"/>
        </w:rPr>
        <w:t>be plana restrukturiranja</w:t>
      </w:r>
      <w:r w:rsidRPr="00A071F4" w:rsidR="00A071F4">
        <w:rPr>
          <w:rFonts w:ascii="Times New Roman" w:hAnsi="Times New Roman" w:cs="Times New Roman"/>
          <w:sz w:val="24"/>
          <w:szCs w:val="24"/>
        </w:rPr>
        <w:t>, te se ne odriče prava na odvojeno namirenje</w:t>
      </w:r>
      <w:r w:rsidRPr="00A071F4" w:rsidR="0077601E">
        <w:rPr>
          <w:rFonts w:ascii="Times New Roman" w:hAnsi="Times New Roman" w:cs="Times New Roman"/>
          <w:sz w:val="24"/>
          <w:szCs w:val="24"/>
        </w:rPr>
        <w:t>.</w:t>
      </w:r>
      <w:r w:rsidRPr="00A071F4" w:rsidR="00EA6841">
        <w:rPr>
          <w:rFonts w:ascii="Times New Roman" w:hAnsi="Times New Roman" w:cs="Times New Roman"/>
          <w:sz w:val="24"/>
          <w:szCs w:val="24"/>
        </w:rPr>
        <w:t xml:space="preserve"> (list </w:t>
      </w:r>
      <w:r w:rsidRPr="00A071F4" w:rsidR="00A071F4">
        <w:rPr>
          <w:rFonts w:ascii="Times New Roman" w:hAnsi="Times New Roman" w:cs="Times New Roman"/>
          <w:sz w:val="24"/>
          <w:szCs w:val="24"/>
        </w:rPr>
        <w:t>479-480</w:t>
      </w:r>
      <w:r w:rsidRPr="00A071F4" w:rsidR="00EA6841">
        <w:rPr>
          <w:rFonts w:ascii="Times New Roman" w:hAnsi="Times New Roman" w:cs="Times New Roman"/>
          <w:sz w:val="24"/>
          <w:szCs w:val="24"/>
        </w:rPr>
        <w:t xml:space="preserve"> spisa).</w:t>
      </w:r>
    </w:p>
    <w:p w:rsidRPr="00A13463" w:rsidR="00434C0C" w:rsidP="001472C1" w:rsidRDefault="00434C0C" w14:paraId="12AB207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13463" w:rsidR="002071EE" w:rsidP="008E411D" w:rsidRDefault="00BA2298" w14:paraId="31264B57" w14:textId="1B4365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13463">
        <w:rPr>
          <w:rFonts w:ascii="Times New Roman" w:hAnsi="Times New Roman" w:cs="Times New Roman"/>
          <w:sz w:val="24"/>
          <w:szCs w:val="24"/>
        </w:rPr>
        <w:t xml:space="preserve">Vezano za samo </w:t>
      </w:r>
      <w:r w:rsidRPr="00A13463" w:rsidR="00A071F4">
        <w:rPr>
          <w:rFonts w:ascii="Times New Roman" w:hAnsi="Times New Roman" w:cs="Times New Roman"/>
          <w:sz w:val="24"/>
          <w:szCs w:val="24"/>
        </w:rPr>
        <w:t>razlučno</w:t>
      </w:r>
      <w:r w:rsidRPr="00A13463">
        <w:rPr>
          <w:rFonts w:ascii="Times New Roman" w:hAnsi="Times New Roman" w:cs="Times New Roman"/>
          <w:sz w:val="24"/>
          <w:szCs w:val="24"/>
        </w:rPr>
        <w:t xml:space="preserve"> pravo, sud skreće pozornost na odredbu čl. 46. st. 6. SZ-a prema kojoj izlučna prava (kao ni </w:t>
      </w:r>
      <w:r w:rsidRPr="00A13463" w:rsidR="00A071F4">
        <w:rPr>
          <w:rFonts w:ascii="Times New Roman" w:hAnsi="Times New Roman" w:cs="Times New Roman"/>
          <w:sz w:val="24"/>
          <w:szCs w:val="24"/>
        </w:rPr>
        <w:t>izlučno</w:t>
      </w:r>
      <w:r w:rsidRPr="00A13463">
        <w:rPr>
          <w:rFonts w:ascii="Times New Roman" w:hAnsi="Times New Roman" w:cs="Times New Roman"/>
          <w:sz w:val="24"/>
          <w:szCs w:val="24"/>
        </w:rPr>
        <w:t xml:space="preserve"> prava) nisu predmet ispitivanja u predstečajnom postupku.</w:t>
      </w:r>
    </w:p>
    <w:p w:rsidRPr="0037062D" w:rsidR="008E411D" w:rsidP="00434C0C" w:rsidRDefault="008E411D" w14:paraId="5A145AA9" w14:textId="6303E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A13463" w:rsidR="008E411D" w:rsidP="008E411D" w:rsidRDefault="008E411D" w14:paraId="453CFDBA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13463">
        <w:rPr>
          <w:rFonts w:ascii="Times New Roman" w:hAnsi="Times New Roman" w:cs="Times New Roman"/>
          <w:sz w:val="24"/>
          <w:szCs w:val="24"/>
        </w:rPr>
        <w:t>Upozorava se dužnik da ako prijedlog plana restrukturiranja ne obuhvaća sve utvrđene i osporene tražbine, da je dužnik dužan najkasnije u roku od 21 dan od dana dostave odluke drugostupanjskog suda o žalbi protiv rješenja o utvrđenim i osporenim tražbinama dostaviti sudu plan restrukturiranja kojim su obuhvaćene sve utvrđene i osporene tražbine. Na sadržaj plana restrukturiranja na odgovarajući način primjenjuje se čl. 27. SZ-a.  (čl. 52. st. 1. SZ). Upozorava se dužnik da će na temelju odredbe čl. 52. st. 3 SZ-a sud obustaviti postupak ako dužnik u navedenom roku iz članka čl. 52. st. 1. SZ-a ne dostavi plan restrukturiranja.</w:t>
      </w:r>
    </w:p>
    <w:p w:rsidRPr="00A13463" w:rsidR="008E411D" w:rsidP="0077601E" w:rsidRDefault="008E411D" w14:paraId="5FC80601" w14:textId="5877491A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Pr="00454B54" w:rsidR="008E411D" w:rsidP="008E411D" w:rsidRDefault="008E411D" w14:paraId="2DC5AE1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463">
        <w:rPr>
          <w:rFonts w:ascii="Times New Roman" w:hAnsi="Times New Roman" w:cs="Times New Roman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</w:t>
      </w:r>
      <w:r w:rsidRPr="00454B54">
        <w:rPr>
          <w:rFonts w:ascii="Times New Roman" w:hAnsi="Times New Roman" w:cs="Times New Roman"/>
          <w:sz w:val="24"/>
          <w:szCs w:val="24"/>
        </w:rPr>
        <w:t>osnovi naknade štete pretrpljene zbog ozljede na radu ili profesionalne bolesti ne mogu biti predmet predstečajnog sporazuma (</w:t>
      </w:r>
      <w:proofErr w:type="spellStart"/>
      <w:r w:rsidRPr="00454B54">
        <w:rPr>
          <w:rFonts w:ascii="Times New Roman" w:hAnsi="Times New Roman" w:cs="Times New Roman"/>
          <w:sz w:val="24"/>
          <w:szCs w:val="24"/>
        </w:rPr>
        <w:t>čl.37</w:t>
      </w:r>
      <w:proofErr w:type="spellEnd"/>
      <w:r w:rsidRPr="00454B54">
        <w:rPr>
          <w:rFonts w:ascii="Times New Roman" w:hAnsi="Times New Roman" w:cs="Times New Roman"/>
          <w:sz w:val="24"/>
          <w:szCs w:val="24"/>
        </w:rPr>
        <w:t xml:space="preserve"> st. 1. i st. 8. SZ).</w:t>
      </w:r>
    </w:p>
    <w:p w:rsidRPr="00454B54" w:rsidR="008E411D" w:rsidP="008E411D" w:rsidRDefault="008E411D" w14:paraId="09BD864E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454B54" w:rsidR="008E411D" w:rsidP="00051200" w:rsidRDefault="008E411D" w14:paraId="733C403C" w14:textId="1B3EEE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Pr="00454B54" w:rsidR="008E411D" w:rsidSect="00453357">
          <w:headerReference w:type="default" r:id="rId10"/>
          <w:headerReference w:type="first" r:id="rId11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 w:rsidRPr="00454B54">
        <w:rPr>
          <w:rFonts w:ascii="Times New Roman" w:hAnsi="Times New Roman" w:cs="Times New Roman"/>
          <w:sz w:val="24"/>
          <w:szCs w:val="24"/>
        </w:rPr>
        <w:t xml:space="preserve">Upozorava se dužnik kako predstečajni sporazum ne smije zadirati u pravo razlučnih vjerovnika na namirenje iz predmeta na kojima postoje prava odvojenog namirenja, ako tim sporazumom nije izrekom drukčije naređeno. Ako je predstečajnim sporazumom drukčije određeno, za </w:t>
      </w:r>
      <w:proofErr w:type="spellStart"/>
      <w:r w:rsidRPr="00454B54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454B54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</w:t>
      </w:r>
      <w:r w:rsidRPr="00454B54" w:rsidR="003B135B">
        <w:rPr>
          <w:rFonts w:ascii="Times New Roman" w:hAnsi="Times New Roman" w:cs="Times New Roman"/>
          <w:sz w:val="24"/>
          <w:szCs w:val="24"/>
        </w:rPr>
        <w:t xml:space="preserve">be </w:t>
      </w:r>
      <w:proofErr w:type="spellStart"/>
      <w:r w:rsidRPr="00454B54" w:rsidR="003B135B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454B54" w:rsidR="003B135B">
        <w:rPr>
          <w:rFonts w:ascii="Times New Roman" w:hAnsi="Times New Roman" w:cs="Times New Roman"/>
          <w:sz w:val="24"/>
          <w:szCs w:val="24"/>
        </w:rPr>
        <w:t xml:space="preserve"> sporazuma prema </w:t>
      </w:r>
      <w:r w:rsidRPr="00454B54">
        <w:rPr>
          <w:rFonts w:ascii="Times New Roman" w:hAnsi="Times New Roman" w:cs="Times New Roman"/>
          <w:sz w:val="24"/>
          <w:szCs w:val="24"/>
        </w:rPr>
        <w:t>nji</w:t>
      </w:r>
      <w:r w:rsidRPr="00454B54" w:rsidR="003B135B">
        <w:rPr>
          <w:rFonts w:ascii="Times New Roman" w:hAnsi="Times New Roman" w:cs="Times New Roman"/>
          <w:sz w:val="24"/>
          <w:szCs w:val="24"/>
        </w:rPr>
        <w:t xml:space="preserve">ma </w:t>
      </w:r>
      <w:r w:rsidRPr="00454B54" w:rsidR="00434C0C">
        <w:rPr>
          <w:rFonts w:ascii="Times New Roman" w:hAnsi="Times New Roman" w:cs="Times New Roman"/>
          <w:sz w:val="24"/>
          <w:szCs w:val="24"/>
        </w:rPr>
        <w:t>djeluju ( čl. 38. st. 4.</w:t>
      </w:r>
    </w:p>
    <w:p w:rsidRPr="004C6726" w:rsidR="00DA7585" w:rsidP="00051200" w:rsidRDefault="006C22A5" w14:paraId="59BFA1F2" w14:textId="77777777">
      <w:pPr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lastRenderedPageBreak/>
        <w:t>Sud donosi</w:t>
      </w:r>
    </w:p>
    <w:p w:rsidRPr="004C6726" w:rsidR="00DA7585" w:rsidP="006C22A5" w:rsidRDefault="00DA7585" w14:paraId="27B49B48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R j e š e n j e</w:t>
      </w:r>
    </w:p>
    <w:p w:rsidRPr="004C6726" w:rsidR="004578A7" w:rsidP="00A62830" w:rsidRDefault="00DA7585" w14:paraId="56B5CEE1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Današnje ročište je dovršen</w:t>
      </w:r>
      <w:r w:rsidRPr="004C6726" w:rsidR="006C22A5">
        <w:rPr>
          <w:rFonts w:ascii="Times New Roman" w:hAnsi="Times New Roman" w:cs="Times New Roman"/>
          <w:sz w:val="24"/>
          <w:szCs w:val="24"/>
        </w:rPr>
        <w:t>o.</w:t>
      </w:r>
    </w:p>
    <w:p w:rsidRPr="004C6726" w:rsidR="00DA7585" w:rsidP="00A62830" w:rsidRDefault="006C22A5" w14:paraId="17CE70A5" w14:textId="69E7DE4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4C6726" w:rsidR="00D07FE3" w:rsidP="00A62830" w:rsidRDefault="00D07FE3" w14:paraId="56FE87EC" w14:textId="7DB143B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Pr="004C6726" w:rsidR="00A916C3" w:rsidP="005867D0" w:rsidRDefault="00DA7585" w14:paraId="65C43AC9" w14:textId="59A0EEE8">
      <w:pPr>
        <w:jc w:val="center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 xml:space="preserve">Dovršeno </w:t>
      </w:r>
      <w:proofErr w:type="spellStart"/>
      <w:r w:rsidR="004C6726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="004C6726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4C6726">
        <w:rPr>
          <w:rFonts w:ascii="Times New Roman" w:hAnsi="Times New Roman" w:cs="Times New Roman"/>
          <w:sz w:val="24"/>
          <w:szCs w:val="24"/>
        </w:rPr>
        <w:t>10</w:t>
      </w:r>
      <w:proofErr w:type="spellEnd"/>
      <w:r w:rsidRPr="004C6726" w:rsidR="005867D0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4C6726" w:rsidR="006C22A5" w:rsidP="00E639EC" w:rsidRDefault="008556C3" w14:paraId="341030D9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Sudac:</w:t>
      </w:r>
    </w:p>
    <w:p w:rsidRPr="004C6726" w:rsidR="008556C3" w:rsidP="00E639EC" w:rsidRDefault="008556C3" w14:paraId="6C2ECA06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E639EC" w:rsidRDefault="002D58F9" w14:paraId="5A09362C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4C6726" w:rsidR="008556C3" w:rsidP="00E639EC" w:rsidRDefault="00A62830" w14:paraId="2E7028B3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Zapisničar:</w:t>
      </w:r>
    </w:p>
    <w:p w:rsidRPr="004C6726" w:rsidR="00A62830" w:rsidP="008556C3" w:rsidRDefault="00A62830" w14:paraId="1FD6386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A62830" w:rsidP="008556C3" w:rsidRDefault="00A62830" w14:paraId="783E143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8556C3" w:rsidRDefault="002D58F9" w14:paraId="009B660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8556C3" w:rsidRDefault="002D58F9" w14:paraId="64A66D7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Povjerenik:</w:t>
      </w:r>
    </w:p>
    <w:p w:rsidRPr="004C6726" w:rsidR="002D58F9" w:rsidP="008556C3" w:rsidRDefault="002D58F9" w14:paraId="5FC2544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8556C3" w:rsidRDefault="002D58F9" w14:paraId="3D28429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ab/>
        <w:t>_______________________________________________________</w:t>
      </w:r>
    </w:p>
    <w:p w:rsidRPr="004C6726" w:rsidR="00A62830" w:rsidP="008556C3" w:rsidRDefault="00A62830" w14:paraId="4C8FA56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A62830" w:rsidP="008556C3" w:rsidRDefault="00A62830" w14:paraId="3DC90E4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Dužnik:</w:t>
      </w:r>
    </w:p>
    <w:p w:rsidRPr="004C6726" w:rsidR="00A62830" w:rsidP="008556C3" w:rsidRDefault="00A62830" w14:paraId="6535739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8556C3" w:rsidRDefault="002D58F9" w14:paraId="4E9F36E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ab/>
        <w:t>________________________________________________________</w:t>
      </w:r>
    </w:p>
    <w:p w:rsidRPr="004C6726" w:rsidR="00A62830" w:rsidP="008556C3" w:rsidRDefault="00A62830" w14:paraId="4D0907D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8556C3" w:rsidRDefault="002D58F9" w14:paraId="6E7F96F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8556C3" w:rsidRDefault="002D58F9" w14:paraId="2FCFF20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726" w:rsidR="002D58F9" w:rsidP="008556C3" w:rsidRDefault="002D58F9" w14:paraId="62F5967F" w14:textId="77B79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01D4B" w:rsidR="00A62830" w:rsidP="00A96C0A" w:rsidRDefault="00A62830" w14:paraId="6F7D128F" w14:textId="31C37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26">
        <w:rPr>
          <w:rFonts w:ascii="Times New Roman" w:hAnsi="Times New Roman" w:cs="Times New Roman"/>
          <w:sz w:val="24"/>
          <w:szCs w:val="24"/>
        </w:rPr>
        <w:t>Vjerovnici:</w:t>
      </w:r>
    </w:p>
    <w:p w:rsidR="00667526" w:rsidRDefault="00667526" w14:paraId="230D317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4C8" w:rsidRDefault="003544C8" w14:paraId="7FA8F2D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601D4B" w:rsidR="003544C8" w:rsidRDefault="003544C8" w14:paraId="0F78EF6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Pr="00601D4B" w:rsidR="003544C8" w:rsidSect="001B593D"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35AB" w:rsidP="00C104A9" w:rsidRDefault="005F35AB" w14:paraId="5DF23048" w14:textId="77777777">
      <w:pPr>
        <w:spacing w:after="0" w:line="240" w:lineRule="auto"/>
      </w:pPr>
      <w:r>
        <w:separator/>
      </w:r>
    </w:p>
  </w:endnote>
  <w:endnote w:type="continuationSeparator" w:id="0">
    <w:p w:rsidR="005F35AB" w:rsidP="00C104A9" w:rsidRDefault="005F35AB" w14:paraId="59DCFD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35AB" w:rsidP="00C104A9" w:rsidRDefault="005F35AB" w14:paraId="49F67EEE" w14:textId="77777777">
      <w:pPr>
        <w:spacing w:after="0" w:line="240" w:lineRule="auto"/>
      </w:pPr>
      <w:r>
        <w:separator/>
      </w:r>
    </w:p>
  </w:footnote>
  <w:footnote w:type="continuationSeparator" w:id="0">
    <w:p w:rsidR="005F35AB" w:rsidP="00C104A9" w:rsidRDefault="005F35AB" w14:paraId="4209D9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478B" w:rsidR="005F35AB" w:rsidP="00E45BD7" w:rsidRDefault="005F35AB" w14:paraId="04D8850B" w14:textId="7BE9C0A6">
    <w:pPr>
      <w:pStyle w:val="Zaglavlje"/>
      <w:tabs>
        <w:tab w:val="left" w:pos="7037"/>
      </w:tabs>
      <w:jc w:val="right"/>
      <w:rPr>
        <w:rFonts w:ascii="Times New Roman" w:hAnsi="Times New Roman" w:cs="Times New Roman"/>
      </w:rPr>
    </w:pPr>
    <w:r>
      <w:tab/>
    </w:r>
    <w:r w:rsidRPr="00A8478B">
      <w:rPr>
        <w:rFonts w:ascii="Times New Roman" w:hAnsi="Times New Roman" w:cs="Times New Roman"/>
      </w:rPr>
      <w:t>46</w:t>
    </w:r>
    <w:r w:rsidRPr="00A8478B">
      <w:rPr>
        <w:rFonts w:ascii="Times New Roman" w:hAnsi="Times New Roman" w:cs="Times New Roman"/>
        <w:sz w:val="24"/>
        <w:szCs w:val="24"/>
      </w:rPr>
      <w:t>. St-</w:t>
    </w:r>
    <w:r>
      <w:rPr>
        <w:rFonts w:ascii="Times New Roman" w:hAnsi="Times New Roman" w:cs="Times New Roman"/>
        <w:sz w:val="24"/>
        <w:szCs w:val="24"/>
      </w:rPr>
      <w:t>3019/2019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8524460"/>
      <w:docPartObj>
        <w:docPartGallery w:val="Page Numbers (Top of Page)"/>
        <w:docPartUnique/>
      </w:docPartObj>
    </w:sdtPr>
    <w:sdtEndPr/>
    <w:sdtContent>
      <w:p w:rsidR="005F35AB" w:rsidP="00E45BD7" w:rsidRDefault="005F35AB" w14:paraId="713E9256" w14:textId="3D514B97">
        <w:pPr>
          <w:pStyle w:val="Zaglavlje"/>
          <w:jc w:val="right"/>
        </w:pPr>
        <w:r>
          <w:tab/>
          <w:t>46</w:t>
        </w:r>
        <w:r w:rsidRPr="00D5046B">
          <w:rPr>
            <w:rFonts w:ascii="Times New Roman" w:hAnsi="Times New Roman" w:cs="Times New Roman"/>
            <w:sz w:val="24"/>
            <w:szCs w:val="24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>
          <w:rPr>
            <w:rFonts w:ascii="Times New Roman" w:hAnsi="Times New Roman" w:cs="Times New Roman"/>
            <w:sz w:val="24"/>
            <w:szCs w:val="24"/>
          </w:rPr>
          <w:t>1033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5F35AB" w:rsidRDefault="005F35AB" w14:paraId="0880E72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E11F34"/>
    <w:multiLevelType w:val="hybridMultilevel"/>
    <w:tmpl w:val="8E3E6A90"/>
    <w:lvl w:ilvl="0" w:tplc="041A000F">
      <w:start w:val="1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45375"/>
    <w:multiLevelType w:val="hybridMultilevel"/>
    <w:tmpl w:val="CE9E053E"/>
    <w:lvl w:ilvl="0" w:tplc="041A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9229A"/>
    <w:multiLevelType w:val="hybridMultilevel"/>
    <w:tmpl w:val="947620C4"/>
    <w:lvl w:ilvl="0" w:tplc="041A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C655427"/>
    <w:multiLevelType w:val="hybridMultilevel"/>
    <w:tmpl w:val="190EB120"/>
    <w:lvl w:ilvl="0" w:tplc="041A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0BD633E"/>
    <w:multiLevelType w:val="hybridMultilevel"/>
    <w:tmpl w:val="CE86A90A"/>
    <w:lvl w:ilvl="0" w:tplc="041A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782322"/>
    <w:multiLevelType w:val="hybridMultilevel"/>
    <w:tmpl w:val="735AB550"/>
    <w:lvl w:ilvl="0" w:tplc="041A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3DF736E"/>
    <w:multiLevelType w:val="hybridMultilevel"/>
    <w:tmpl w:val="0D6C3918"/>
    <w:lvl w:ilvl="0" w:tplc="041A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8D2436"/>
    <w:multiLevelType w:val="hybridMultilevel"/>
    <w:tmpl w:val="193A13D0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5"/>
  </w:num>
  <w:num w:numId="5">
    <w:abstractNumId w:val="8"/>
  </w:num>
  <w:num w:numId="6">
    <w:abstractNumId w:val="12"/>
  </w:num>
  <w:num w:numId="7">
    <w:abstractNumId w:val="0"/>
  </w:num>
  <w:num w:numId="8">
    <w:abstractNumId w:val="1"/>
  </w:num>
  <w:num w:numId="9">
    <w:abstractNumId w:val="2"/>
  </w:num>
  <w:num w:numId="10">
    <w:abstractNumId w:val="11"/>
  </w:num>
  <w:num w:numId="11">
    <w:abstractNumId w:val="7"/>
  </w:num>
  <w:num w:numId="12">
    <w:abstractNumId w:val="4"/>
  </w:num>
  <w:num w:numId="13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90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06CEE"/>
    <w:rsid w:val="0000710C"/>
    <w:rsid w:val="00015D49"/>
    <w:rsid w:val="000164FE"/>
    <w:rsid w:val="00017D78"/>
    <w:rsid w:val="000266BF"/>
    <w:rsid w:val="0004575F"/>
    <w:rsid w:val="00046C98"/>
    <w:rsid w:val="000501D6"/>
    <w:rsid w:val="00051200"/>
    <w:rsid w:val="00055B66"/>
    <w:rsid w:val="000576E0"/>
    <w:rsid w:val="00061DBA"/>
    <w:rsid w:val="000668D7"/>
    <w:rsid w:val="00066C24"/>
    <w:rsid w:val="000703E2"/>
    <w:rsid w:val="00080033"/>
    <w:rsid w:val="00080764"/>
    <w:rsid w:val="00087FC6"/>
    <w:rsid w:val="00090654"/>
    <w:rsid w:val="000B201E"/>
    <w:rsid w:val="000B4E5B"/>
    <w:rsid w:val="000B643B"/>
    <w:rsid w:val="000C7C36"/>
    <w:rsid w:val="000D2D00"/>
    <w:rsid w:val="000E519E"/>
    <w:rsid w:val="000F178A"/>
    <w:rsid w:val="000F4149"/>
    <w:rsid w:val="00110192"/>
    <w:rsid w:val="00110198"/>
    <w:rsid w:val="00111492"/>
    <w:rsid w:val="00114D33"/>
    <w:rsid w:val="00116582"/>
    <w:rsid w:val="00117622"/>
    <w:rsid w:val="0012364C"/>
    <w:rsid w:val="00133D93"/>
    <w:rsid w:val="00137669"/>
    <w:rsid w:val="0014702B"/>
    <w:rsid w:val="001472C1"/>
    <w:rsid w:val="00152FD5"/>
    <w:rsid w:val="001553A9"/>
    <w:rsid w:val="00160DDF"/>
    <w:rsid w:val="00161620"/>
    <w:rsid w:val="00165B25"/>
    <w:rsid w:val="00166752"/>
    <w:rsid w:val="00167A8F"/>
    <w:rsid w:val="00186693"/>
    <w:rsid w:val="001A3F14"/>
    <w:rsid w:val="001A669A"/>
    <w:rsid w:val="001B593D"/>
    <w:rsid w:val="001C4BB3"/>
    <w:rsid w:val="001C7037"/>
    <w:rsid w:val="001D0969"/>
    <w:rsid w:val="001D1ED6"/>
    <w:rsid w:val="001D6E8D"/>
    <w:rsid w:val="001E242A"/>
    <w:rsid w:val="001F0C17"/>
    <w:rsid w:val="001F57E4"/>
    <w:rsid w:val="00200C75"/>
    <w:rsid w:val="002010FE"/>
    <w:rsid w:val="00202437"/>
    <w:rsid w:val="00203CF1"/>
    <w:rsid w:val="00203F5E"/>
    <w:rsid w:val="00204B96"/>
    <w:rsid w:val="002056FD"/>
    <w:rsid w:val="0020696E"/>
    <w:rsid w:val="002071EE"/>
    <w:rsid w:val="00215487"/>
    <w:rsid w:val="00217D21"/>
    <w:rsid w:val="0023114B"/>
    <w:rsid w:val="00233A86"/>
    <w:rsid w:val="00235463"/>
    <w:rsid w:val="002405DF"/>
    <w:rsid w:val="00247460"/>
    <w:rsid w:val="00251CA1"/>
    <w:rsid w:val="00252041"/>
    <w:rsid w:val="00261339"/>
    <w:rsid w:val="00261DE9"/>
    <w:rsid w:val="00263994"/>
    <w:rsid w:val="00270D53"/>
    <w:rsid w:val="00272266"/>
    <w:rsid w:val="0027641E"/>
    <w:rsid w:val="00277059"/>
    <w:rsid w:val="00284959"/>
    <w:rsid w:val="002939F8"/>
    <w:rsid w:val="00293D5E"/>
    <w:rsid w:val="00294502"/>
    <w:rsid w:val="0029509C"/>
    <w:rsid w:val="002975B2"/>
    <w:rsid w:val="002A0C14"/>
    <w:rsid w:val="002B1C94"/>
    <w:rsid w:val="002B7320"/>
    <w:rsid w:val="002B794F"/>
    <w:rsid w:val="002B7B69"/>
    <w:rsid w:val="002B7F07"/>
    <w:rsid w:val="002C0E85"/>
    <w:rsid w:val="002C10CC"/>
    <w:rsid w:val="002D3103"/>
    <w:rsid w:val="002D4D79"/>
    <w:rsid w:val="002D58F9"/>
    <w:rsid w:val="002E74A4"/>
    <w:rsid w:val="002F1512"/>
    <w:rsid w:val="002F3694"/>
    <w:rsid w:val="002F4B5C"/>
    <w:rsid w:val="002F4DC4"/>
    <w:rsid w:val="002F72B0"/>
    <w:rsid w:val="003005F8"/>
    <w:rsid w:val="00301C57"/>
    <w:rsid w:val="00312807"/>
    <w:rsid w:val="0031391D"/>
    <w:rsid w:val="003159E8"/>
    <w:rsid w:val="00330B62"/>
    <w:rsid w:val="00333EE8"/>
    <w:rsid w:val="003350E8"/>
    <w:rsid w:val="003371B3"/>
    <w:rsid w:val="0034667D"/>
    <w:rsid w:val="00347A20"/>
    <w:rsid w:val="00350890"/>
    <w:rsid w:val="00352E4F"/>
    <w:rsid w:val="003544C8"/>
    <w:rsid w:val="0037062D"/>
    <w:rsid w:val="00371978"/>
    <w:rsid w:val="00371A24"/>
    <w:rsid w:val="003823DE"/>
    <w:rsid w:val="003857DC"/>
    <w:rsid w:val="00385940"/>
    <w:rsid w:val="00386715"/>
    <w:rsid w:val="00386FBD"/>
    <w:rsid w:val="00390CB3"/>
    <w:rsid w:val="003B0230"/>
    <w:rsid w:val="003B135B"/>
    <w:rsid w:val="003B6814"/>
    <w:rsid w:val="003C14C3"/>
    <w:rsid w:val="003C73DD"/>
    <w:rsid w:val="003F3717"/>
    <w:rsid w:val="003F4996"/>
    <w:rsid w:val="0041263F"/>
    <w:rsid w:val="00415A07"/>
    <w:rsid w:val="00417439"/>
    <w:rsid w:val="00421364"/>
    <w:rsid w:val="00427712"/>
    <w:rsid w:val="0043126C"/>
    <w:rsid w:val="00434C0C"/>
    <w:rsid w:val="004377F9"/>
    <w:rsid w:val="00437C9B"/>
    <w:rsid w:val="00442601"/>
    <w:rsid w:val="0044689B"/>
    <w:rsid w:val="00447E75"/>
    <w:rsid w:val="004501BE"/>
    <w:rsid w:val="00452CED"/>
    <w:rsid w:val="00453357"/>
    <w:rsid w:val="00454B54"/>
    <w:rsid w:val="004578A7"/>
    <w:rsid w:val="00466727"/>
    <w:rsid w:val="00471EDA"/>
    <w:rsid w:val="0047423B"/>
    <w:rsid w:val="00480C6C"/>
    <w:rsid w:val="004820FB"/>
    <w:rsid w:val="0048320F"/>
    <w:rsid w:val="0048648B"/>
    <w:rsid w:val="004A05AF"/>
    <w:rsid w:val="004A06E1"/>
    <w:rsid w:val="004A0DE8"/>
    <w:rsid w:val="004A6FC6"/>
    <w:rsid w:val="004A7AF3"/>
    <w:rsid w:val="004B0382"/>
    <w:rsid w:val="004B219A"/>
    <w:rsid w:val="004B50BE"/>
    <w:rsid w:val="004B6B20"/>
    <w:rsid w:val="004C2ACD"/>
    <w:rsid w:val="004C6726"/>
    <w:rsid w:val="004D2833"/>
    <w:rsid w:val="004D6C0E"/>
    <w:rsid w:val="004E0887"/>
    <w:rsid w:val="004E2B6E"/>
    <w:rsid w:val="004E32E8"/>
    <w:rsid w:val="004F03DB"/>
    <w:rsid w:val="004F05DB"/>
    <w:rsid w:val="004F608E"/>
    <w:rsid w:val="00502597"/>
    <w:rsid w:val="005047FF"/>
    <w:rsid w:val="00506729"/>
    <w:rsid w:val="00517B6A"/>
    <w:rsid w:val="005316E8"/>
    <w:rsid w:val="00540256"/>
    <w:rsid w:val="005436A3"/>
    <w:rsid w:val="0054449C"/>
    <w:rsid w:val="005479DB"/>
    <w:rsid w:val="005532BD"/>
    <w:rsid w:val="00555F68"/>
    <w:rsid w:val="00561490"/>
    <w:rsid w:val="00561AB6"/>
    <w:rsid w:val="005716DA"/>
    <w:rsid w:val="00571991"/>
    <w:rsid w:val="0057527E"/>
    <w:rsid w:val="00582C59"/>
    <w:rsid w:val="00583F0D"/>
    <w:rsid w:val="00585660"/>
    <w:rsid w:val="005867D0"/>
    <w:rsid w:val="00587211"/>
    <w:rsid w:val="0058774A"/>
    <w:rsid w:val="0059277C"/>
    <w:rsid w:val="00597F36"/>
    <w:rsid w:val="005A1833"/>
    <w:rsid w:val="005A5136"/>
    <w:rsid w:val="005A641F"/>
    <w:rsid w:val="005A7B28"/>
    <w:rsid w:val="005B39D6"/>
    <w:rsid w:val="005B57BD"/>
    <w:rsid w:val="005B780B"/>
    <w:rsid w:val="005D19F8"/>
    <w:rsid w:val="005D3598"/>
    <w:rsid w:val="005D5CA7"/>
    <w:rsid w:val="005D7D99"/>
    <w:rsid w:val="005F35AB"/>
    <w:rsid w:val="00600D2E"/>
    <w:rsid w:val="00601D4B"/>
    <w:rsid w:val="0060478F"/>
    <w:rsid w:val="0060706C"/>
    <w:rsid w:val="00612A34"/>
    <w:rsid w:val="006148E5"/>
    <w:rsid w:val="006161A7"/>
    <w:rsid w:val="00617FBD"/>
    <w:rsid w:val="00624102"/>
    <w:rsid w:val="006261B5"/>
    <w:rsid w:val="00626862"/>
    <w:rsid w:val="00631EC4"/>
    <w:rsid w:val="00631FE9"/>
    <w:rsid w:val="006336F0"/>
    <w:rsid w:val="00634D1C"/>
    <w:rsid w:val="006472F3"/>
    <w:rsid w:val="00653DA5"/>
    <w:rsid w:val="00655E0C"/>
    <w:rsid w:val="006568EC"/>
    <w:rsid w:val="00656B60"/>
    <w:rsid w:val="006572C0"/>
    <w:rsid w:val="00667526"/>
    <w:rsid w:val="00670327"/>
    <w:rsid w:val="00674E80"/>
    <w:rsid w:val="0067703C"/>
    <w:rsid w:val="00684211"/>
    <w:rsid w:val="00691D49"/>
    <w:rsid w:val="00697423"/>
    <w:rsid w:val="006A00F2"/>
    <w:rsid w:val="006A3193"/>
    <w:rsid w:val="006A3B1B"/>
    <w:rsid w:val="006A67BA"/>
    <w:rsid w:val="006A6C96"/>
    <w:rsid w:val="006B533B"/>
    <w:rsid w:val="006C22A5"/>
    <w:rsid w:val="006C4556"/>
    <w:rsid w:val="006C4671"/>
    <w:rsid w:val="006C5608"/>
    <w:rsid w:val="006C7CC5"/>
    <w:rsid w:val="006D0135"/>
    <w:rsid w:val="006D2BE9"/>
    <w:rsid w:val="006D3EED"/>
    <w:rsid w:val="006E7380"/>
    <w:rsid w:val="006F3FD5"/>
    <w:rsid w:val="006F5B2E"/>
    <w:rsid w:val="006F6F5D"/>
    <w:rsid w:val="006F7C02"/>
    <w:rsid w:val="00702386"/>
    <w:rsid w:val="007033BD"/>
    <w:rsid w:val="007065A3"/>
    <w:rsid w:val="007074ED"/>
    <w:rsid w:val="00707C9A"/>
    <w:rsid w:val="00713834"/>
    <w:rsid w:val="007145FC"/>
    <w:rsid w:val="0072312B"/>
    <w:rsid w:val="00724621"/>
    <w:rsid w:val="007321BD"/>
    <w:rsid w:val="00733C90"/>
    <w:rsid w:val="00754A52"/>
    <w:rsid w:val="007554F6"/>
    <w:rsid w:val="00775956"/>
    <w:rsid w:val="0077601E"/>
    <w:rsid w:val="007761DF"/>
    <w:rsid w:val="00782B53"/>
    <w:rsid w:val="007870FB"/>
    <w:rsid w:val="007901B9"/>
    <w:rsid w:val="007A1A1A"/>
    <w:rsid w:val="007A7162"/>
    <w:rsid w:val="007B022B"/>
    <w:rsid w:val="007B05E9"/>
    <w:rsid w:val="007B1BFB"/>
    <w:rsid w:val="007B6ADC"/>
    <w:rsid w:val="007B6C25"/>
    <w:rsid w:val="007C6D0E"/>
    <w:rsid w:val="007D0C38"/>
    <w:rsid w:val="007D70BD"/>
    <w:rsid w:val="007D7A3F"/>
    <w:rsid w:val="007E44CD"/>
    <w:rsid w:val="007E73FD"/>
    <w:rsid w:val="007F4BC6"/>
    <w:rsid w:val="007F52FE"/>
    <w:rsid w:val="0080273C"/>
    <w:rsid w:val="008030B1"/>
    <w:rsid w:val="0080408C"/>
    <w:rsid w:val="008145A6"/>
    <w:rsid w:val="00814604"/>
    <w:rsid w:val="0081693A"/>
    <w:rsid w:val="00821691"/>
    <w:rsid w:val="008228D5"/>
    <w:rsid w:val="00822F41"/>
    <w:rsid w:val="008232FC"/>
    <w:rsid w:val="008307C2"/>
    <w:rsid w:val="008311FA"/>
    <w:rsid w:val="0083349F"/>
    <w:rsid w:val="008354B2"/>
    <w:rsid w:val="008367C5"/>
    <w:rsid w:val="008413D9"/>
    <w:rsid w:val="00842695"/>
    <w:rsid w:val="00850807"/>
    <w:rsid w:val="00852993"/>
    <w:rsid w:val="008556C3"/>
    <w:rsid w:val="0086030E"/>
    <w:rsid w:val="0086553F"/>
    <w:rsid w:val="00871D5B"/>
    <w:rsid w:val="008738D5"/>
    <w:rsid w:val="008739B2"/>
    <w:rsid w:val="008770F6"/>
    <w:rsid w:val="008773A8"/>
    <w:rsid w:val="008848EB"/>
    <w:rsid w:val="00887DE0"/>
    <w:rsid w:val="00890CCF"/>
    <w:rsid w:val="00892749"/>
    <w:rsid w:val="008957FF"/>
    <w:rsid w:val="008A7A3B"/>
    <w:rsid w:val="008D779C"/>
    <w:rsid w:val="008E3181"/>
    <w:rsid w:val="008E372E"/>
    <w:rsid w:val="008E411D"/>
    <w:rsid w:val="008E4E20"/>
    <w:rsid w:val="00903178"/>
    <w:rsid w:val="00905AC0"/>
    <w:rsid w:val="0091082D"/>
    <w:rsid w:val="00912308"/>
    <w:rsid w:val="00917148"/>
    <w:rsid w:val="009218C8"/>
    <w:rsid w:val="00921B7A"/>
    <w:rsid w:val="00936012"/>
    <w:rsid w:val="00944FA7"/>
    <w:rsid w:val="009471FB"/>
    <w:rsid w:val="009475C8"/>
    <w:rsid w:val="00954B19"/>
    <w:rsid w:val="0095576C"/>
    <w:rsid w:val="0096404F"/>
    <w:rsid w:val="009710B0"/>
    <w:rsid w:val="00972F24"/>
    <w:rsid w:val="009763E9"/>
    <w:rsid w:val="00977675"/>
    <w:rsid w:val="0097794E"/>
    <w:rsid w:val="00986856"/>
    <w:rsid w:val="00993636"/>
    <w:rsid w:val="0099599F"/>
    <w:rsid w:val="009A0E11"/>
    <w:rsid w:val="009A258F"/>
    <w:rsid w:val="009A6EC4"/>
    <w:rsid w:val="009B5D48"/>
    <w:rsid w:val="009B6F17"/>
    <w:rsid w:val="009C48F5"/>
    <w:rsid w:val="009C6AA2"/>
    <w:rsid w:val="009D57A3"/>
    <w:rsid w:val="009E276D"/>
    <w:rsid w:val="009F2A85"/>
    <w:rsid w:val="009F46E7"/>
    <w:rsid w:val="009F4E10"/>
    <w:rsid w:val="00A071F4"/>
    <w:rsid w:val="00A13463"/>
    <w:rsid w:val="00A161F1"/>
    <w:rsid w:val="00A20952"/>
    <w:rsid w:val="00A215DF"/>
    <w:rsid w:val="00A24634"/>
    <w:rsid w:val="00A2712A"/>
    <w:rsid w:val="00A31FD5"/>
    <w:rsid w:val="00A34A46"/>
    <w:rsid w:val="00A362DB"/>
    <w:rsid w:val="00A37D0E"/>
    <w:rsid w:val="00A440CD"/>
    <w:rsid w:val="00A45129"/>
    <w:rsid w:val="00A62830"/>
    <w:rsid w:val="00A63722"/>
    <w:rsid w:val="00A66092"/>
    <w:rsid w:val="00A70ADB"/>
    <w:rsid w:val="00A727D3"/>
    <w:rsid w:val="00A73502"/>
    <w:rsid w:val="00A74E87"/>
    <w:rsid w:val="00A8478B"/>
    <w:rsid w:val="00A847C3"/>
    <w:rsid w:val="00A916C3"/>
    <w:rsid w:val="00A93A39"/>
    <w:rsid w:val="00A96C0A"/>
    <w:rsid w:val="00AA264A"/>
    <w:rsid w:val="00AB1715"/>
    <w:rsid w:val="00AB582C"/>
    <w:rsid w:val="00AB676B"/>
    <w:rsid w:val="00AB6A4B"/>
    <w:rsid w:val="00AC3F3A"/>
    <w:rsid w:val="00AC41FD"/>
    <w:rsid w:val="00AD39A2"/>
    <w:rsid w:val="00AD411C"/>
    <w:rsid w:val="00AE0834"/>
    <w:rsid w:val="00AE21C7"/>
    <w:rsid w:val="00AE425F"/>
    <w:rsid w:val="00AF136D"/>
    <w:rsid w:val="00AF42FE"/>
    <w:rsid w:val="00AF4B8D"/>
    <w:rsid w:val="00AF7542"/>
    <w:rsid w:val="00AF7DC6"/>
    <w:rsid w:val="00B20A6E"/>
    <w:rsid w:val="00B21282"/>
    <w:rsid w:val="00B221EC"/>
    <w:rsid w:val="00B2472E"/>
    <w:rsid w:val="00B25BCF"/>
    <w:rsid w:val="00B277A1"/>
    <w:rsid w:val="00B31389"/>
    <w:rsid w:val="00B3241A"/>
    <w:rsid w:val="00B3747A"/>
    <w:rsid w:val="00B40F93"/>
    <w:rsid w:val="00B5631B"/>
    <w:rsid w:val="00B63FFC"/>
    <w:rsid w:val="00B72813"/>
    <w:rsid w:val="00B9211C"/>
    <w:rsid w:val="00BA2298"/>
    <w:rsid w:val="00BB1223"/>
    <w:rsid w:val="00BB3B12"/>
    <w:rsid w:val="00BB58E3"/>
    <w:rsid w:val="00BC031D"/>
    <w:rsid w:val="00BC2F50"/>
    <w:rsid w:val="00BC45D3"/>
    <w:rsid w:val="00BC57EE"/>
    <w:rsid w:val="00BC58E6"/>
    <w:rsid w:val="00BD40A4"/>
    <w:rsid w:val="00BE096B"/>
    <w:rsid w:val="00BE4FB2"/>
    <w:rsid w:val="00BE562B"/>
    <w:rsid w:val="00BF3A18"/>
    <w:rsid w:val="00BF6B86"/>
    <w:rsid w:val="00C0701B"/>
    <w:rsid w:val="00C104A9"/>
    <w:rsid w:val="00C10A3E"/>
    <w:rsid w:val="00C13C54"/>
    <w:rsid w:val="00C147E9"/>
    <w:rsid w:val="00C14CE9"/>
    <w:rsid w:val="00C16595"/>
    <w:rsid w:val="00C17F97"/>
    <w:rsid w:val="00C50F53"/>
    <w:rsid w:val="00C511DB"/>
    <w:rsid w:val="00C536D8"/>
    <w:rsid w:val="00C61334"/>
    <w:rsid w:val="00C66204"/>
    <w:rsid w:val="00C6768E"/>
    <w:rsid w:val="00C701EA"/>
    <w:rsid w:val="00C71708"/>
    <w:rsid w:val="00C75FEC"/>
    <w:rsid w:val="00C77723"/>
    <w:rsid w:val="00C84763"/>
    <w:rsid w:val="00C84E23"/>
    <w:rsid w:val="00C93CF0"/>
    <w:rsid w:val="00CA5D42"/>
    <w:rsid w:val="00CB4E9F"/>
    <w:rsid w:val="00CB766F"/>
    <w:rsid w:val="00CC0201"/>
    <w:rsid w:val="00CC1432"/>
    <w:rsid w:val="00CC2C7F"/>
    <w:rsid w:val="00CD6434"/>
    <w:rsid w:val="00CD68DB"/>
    <w:rsid w:val="00CF1B5D"/>
    <w:rsid w:val="00CF1B70"/>
    <w:rsid w:val="00CF37C8"/>
    <w:rsid w:val="00D06AE7"/>
    <w:rsid w:val="00D07FE3"/>
    <w:rsid w:val="00D16D92"/>
    <w:rsid w:val="00D17727"/>
    <w:rsid w:val="00D21449"/>
    <w:rsid w:val="00D305CA"/>
    <w:rsid w:val="00D32B90"/>
    <w:rsid w:val="00D32D73"/>
    <w:rsid w:val="00D35CAE"/>
    <w:rsid w:val="00D43B20"/>
    <w:rsid w:val="00D5046B"/>
    <w:rsid w:val="00D643D0"/>
    <w:rsid w:val="00D66981"/>
    <w:rsid w:val="00D67562"/>
    <w:rsid w:val="00D77621"/>
    <w:rsid w:val="00D77D0B"/>
    <w:rsid w:val="00D85A6A"/>
    <w:rsid w:val="00D876F4"/>
    <w:rsid w:val="00D92B26"/>
    <w:rsid w:val="00D95D9B"/>
    <w:rsid w:val="00DA33C9"/>
    <w:rsid w:val="00DA53C8"/>
    <w:rsid w:val="00DA7585"/>
    <w:rsid w:val="00DB3260"/>
    <w:rsid w:val="00DB6703"/>
    <w:rsid w:val="00DC179A"/>
    <w:rsid w:val="00DE2DEB"/>
    <w:rsid w:val="00DE4878"/>
    <w:rsid w:val="00DF437D"/>
    <w:rsid w:val="00DF5DAB"/>
    <w:rsid w:val="00E01DE9"/>
    <w:rsid w:val="00E045D5"/>
    <w:rsid w:val="00E22BE0"/>
    <w:rsid w:val="00E3371A"/>
    <w:rsid w:val="00E33D6D"/>
    <w:rsid w:val="00E371DE"/>
    <w:rsid w:val="00E40A6D"/>
    <w:rsid w:val="00E40CB0"/>
    <w:rsid w:val="00E45BD7"/>
    <w:rsid w:val="00E50A6E"/>
    <w:rsid w:val="00E515F8"/>
    <w:rsid w:val="00E53CC4"/>
    <w:rsid w:val="00E53DBB"/>
    <w:rsid w:val="00E639EC"/>
    <w:rsid w:val="00E66116"/>
    <w:rsid w:val="00E74A2B"/>
    <w:rsid w:val="00E75B0B"/>
    <w:rsid w:val="00E80DC5"/>
    <w:rsid w:val="00E82260"/>
    <w:rsid w:val="00E8495D"/>
    <w:rsid w:val="00E85A6A"/>
    <w:rsid w:val="00E85F7A"/>
    <w:rsid w:val="00E9405C"/>
    <w:rsid w:val="00E95CA4"/>
    <w:rsid w:val="00E96BB6"/>
    <w:rsid w:val="00E96E4A"/>
    <w:rsid w:val="00E9786F"/>
    <w:rsid w:val="00EA023D"/>
    <w:rsid w:val="00EA069E"/>
    <w:rsid w:val="00EA6841"/>
    <w:rsid w:val="00EB2228"/>
    <w:rsid w:val="00EB3A05"/>
    <w:rsid w:val="00EC48C2"/>
    <w:rsid w:val="00ED3DE7"/>
    <w:rsid w:val="00ED7C1A"/>
    <w:rsid w:val="00EE1C12"/>
    <w:rsid w:val="00EF7F50"/>
    <w:rsid w:val="00F02AEE"/>
    <w:rsid w:val="00F04E8A"/>
    <w:rsid w:val="00F05F7D"/>
    <w:rsid w:val="00F1303E"/>
    <w:rsid w:val="00F13B9A"/>
    <w:rsid w:val="00F14160"/>
    <w:rsid w:val="00F23A1B"/>
    <w:rsid w:val="00F24A51"/>
    <w:rsid w:val="00F271D3"/>
    <w:rsid w:val="00F33DDA"/>
    <w:rsid w:val="00F437A5"/>
    <w:rsid w:val="00F440CF"/>
    <w:rsid w:val="00F467E1"/>
    <w:rsid w:val="00F47AEE"/>
    <w:rsid w:val="00F54675"/>
    <w:rsid w:val="00F55BB0"/>
    <w:rsid w:val="00F67193"/>
    <w:rsid w:val="00F72233"/>
    <w:rsid w:val="00F7265F"/>
    <w:rsid w:val="00F75440"/>
    <w:rsid w:val="00F85496"/>
    <w:rsid w:val="00FA283F"/>
    <w:rsid w:val="00FA560A"/>
    <w:rsid w:val="00FB1622"/>
    <w:rsid w:val="00FB61EA"/>
    <w:rsid w:val="00FB638B"/>
    <w:rsid w:val="00FC0429"/>
    <w:rsid w:val="00FC0B4A"/>
    <w:rsid w:val="00FC1BCE"/>
    <w:rsid w:val="00FD00CC"/>
    <w:rsid w:val="00FD07D7"/>
    <w:rsid w:val="00FD205F"/>
    <w:rsid w:val="00FE19FB"/>
    <w:rsid w:val="00FE3DB2"/>
    <w:rsid w:val="00FE61CF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90113" v:ext="edit"/>
    <o:shapelayout v:ext="edit">
      <o:idmap data="1" v:ext="edit"/>
    </o:shapelayout>
  </w:shapeDefaults>
  <w:decimalSymbol w:val=","/>
  <w:listSeparator w:val=";"/>
  <w14:docId w14:val="5ACCEB33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Bezproreda">
    <w:name w:val="No Spacing"/>
    <w:uiPriority w:val="1"/>
    <w:qFormat/>
    <w:rsid w:val="00453357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E515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15F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15F8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15F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15F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Bezproreda" w:type="paragraph">
    <w:name w:val="No Spacing"/>
    <w:uiPriority w:val="1"/>
    <w:qFormat/>
    <w:rsid w:val="0045335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51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5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5F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5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5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1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122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124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855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200, Velika dvorana, Kennedyev trg 11</izvorni_sadrzaj>
    <derivirana_varijabla naziv="DomainObject.Prostorija.Naziv_1">Soba 200, Velika dvorana, Kennedyev trg 11</derivirana_varijabla>
  </DomainObject.Prostorija.Naziv>
  <DomainObject.Prostorija.Oznaka>
    <izvorni_sadrzaj>200 Kennedyev trg 11</izvorni_sadrzaj>
    <derivirana_varijabla naziv="DomainObject.Prostorija.Oznaka_1">200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2021.</izvorni_sadrzaj>
    <derivirana_varijabla naziv="DomainObject.StvarniPocetakDatum_1">12. veljače 2021.</derivirana_varijabla>
  </DomainObject.StvarniPocetakDatum>
  <DomainObject.StvarniZavrsetakDatum>
    <izvorni_sadrzaj>12. veljače 2021.</izvorni_sadrzaj>
    <derivirana_varijabla naziv="DomainObject.StvarniZavrsetakDatum_1">12. veljače 2021.</derivirana_varijabla>
  </DomainObject.StvarniZavrsetakDatum>
  <DomainObject.PlaniraniZavrsetakDatum>
    <izvorni_sadrzaj>12. veljače 2021.</izvorni_sadrzaj>
    <derivirana_varijabla naziv="DomainObject.PlaniraniZavrsetakDatum_1">12. veljače 2021.</derivirana_varijabla>
  </DomainObject.PlaniraniZavrsetakDatum>
  <DomainObject.PlaniraniPocetakDatum>
    <izvorni_sadrzaj>12. veljače 2021.</izvorni_sadrzaj>
    <derivirana_varijabla naziv="DomainObject.PlaniraniPocetakDatum_1">12. veljače 2021.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14:02</izvorni_sadrzaj>
    <derivirana_varijabla naziv="DomainObject.StvarniZavrsetakVrijeme_1">14:02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2021.</izvorni_sadrzaj>
    <derivirana_varijabla naziv="DomainObject.Zapisnik.DatumKreiranja_1">12.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St-3019/2019-16</izvorni_sadrzaj>
    <derivirana_varijabla naziv="DomainObject.Zapisnik.Oznaka_1">St-3019/2019-16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3019</izvorni_sadrzaj>
    <derivirana_varijabla naziv="DomainObject.Predmet.Broj_1">3019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2019.</izvorni_sadrzaj>
    <derivirana_varijabla naziv="DomainObject.Predmet.DatumOsnivanja_1">6.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St-3019/2019</izvorni_sadrzaj>
    <derivirana_varijabla naziv="DomainObject.Predmet.OznakaBroj_1">St-3019/2019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BIO-ŽUNEC d.o.o.</izvorni_sadrzaj>
    <derivirana_varijabla naziv="DomainObject.Predmet.ProtustrankaFormated_1">  BIO-ŽUNEC d.o.o.</derivirana_varijabla>
  </DomainObject.Predmet.ProtustrankaFormated>
  <DomainObject.Predmet.ProtustrankaFormatedOIB>
    <izvorni_sadrzaj>  BIO-ŽUNEC d.o.o., OIB 02926123910</izvorni_sadrzaj>
    <derivirana_varijabla naziv="DomainObject.Predmet.ProtustrankaFormatedOIB_1">  BIO-ŽUNEC d.o.o., OIB 02926123910</derivirana_varijabla>
  </DomainObject.Predmet.ProtustrankaFormatedOIB>
  <DomainObject.Predmet.ProtustrankaFormatedWithAdress>
    <izvorni_sadrzaj> BIO-ŽUNEC d.o.o., Juršićeva 30, 10370 Rugvica</izvorni_sadrzaj>
    <derivirana_varijabla naziv="DomainObject.Predmet.ProtustrankaFormatedWithAdress_1"> BIO-ŽUNEC d.o.o., Juršićeva 30, 10370 Rugvica</derivirana_varijabla>
  </DomainObject.Predmet.ProtustrankaFormatedWithAdress>
  <DomainObject.Predmet.ProtustrankaFormatedWithAdressOIB>
    <izvorni_sadrzaj> BIO-ŽUNEC d.o.o., OIB 02926123910, Juršićeva 30, 10370 Rugvica</izvorni_sadrzaj>
    <derivirana_varijabla naziv="DomainObject.Predmet.ProtustrankaFormatedWithAdressOIB_1"> BIO-ŽUNEC d.o.o., OIB 02926123910, Juršićeva 30, 10370 Rugvica</derivirana_varijabla>
  </DomainObject.Predmet.ProtustrankaFormatedWithAdressOIB>
  <DomainObject.Predmet.ProtustrankaWithAdress>
    <izvorni_sadrzaj>BIO-ŽUNEC d.o.o. Juršićeva 30, 10370 Rugvica</izvorni_sadrzaj>
    <derivirana_varijabla naziv="DomainObject.Predmet.ProtustrankaWithAdress_1">BIO-ŽUNEC d.o.o. Juršićeva 30, 10370 Rugvica</derivirana_varijabla>
  </DomainObject.Predmet.ProtustrankaWithAdress>
  <DomainObject.Predmet.ProtustrankaWithAdressOIB>
    <izvorni_sadrzaj>BIO-ŽUNEC d.o.o., OIB 02926123910, Juršićeva 30, 10370 Rugvica</izvorni_sadrzaj>
    <derivirana_varijabla naziv="DomainObject.Predmet.ProtustrankaWithAdressOIB_1">BIO-ŽUNEC d.o.o., OIB 02926123910, Juršićeva 30, 10370 Rugvica</derivirana_varijabla>
  </DomainObject.Predmet.ProtustrankaWithAdressOIB>
  <DomainObject.Predmet.ProtustrankaNazivFormated>
    <izvorni_sadrzaj>BIO-ŽUNEC d.o.o.</izvorni_sadrzaj>
    <derivirana_varijabla naziv="DomainObject.Predmet.ProtustrankaNazivFormated_1">BIO-ŽUNEC d.o.o.</derivirana_varijabla>
  </DomainObject.Predmet.ProtustrankaNazivFormated>
  <DomainObject.Predmet.ProtustrankaNazivFormatedOIB>
    <izvorni_sadrzaj>BIO-ŽUNEC d.o.o., OIB 02926123910</izvorni_sadrzaj>
    <derivirana_varijabla naziv="DomainObject.Predmet.ProtustrankaNazivFormatedOIB_1">BIO-ŽUNEC d.o.o., OIB 02926123910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BIO-ŽUNEC d.o.o.; KLOŠTRANKA BIO društvo s ograničenom odgovornošću za trgovinu i usluge</izvorni_sadrzaj>
    <derivirana_varijabla naziv="DomainObject.Predmet.StrankaFormated_1">  BIO-ŽUNEC d.o.o.; KLOŠTRANKA BIO društvo s ograničenom odgovornošću za trgovinu i usluge</derivirana_varijabla>
  </DomainObject.Predmet.StrankaFormated>
  <DomainObject.Predmet.StrankaFormatedOIB>
    <izvorni_sadrzaj>  BIO-ŽUNEC d.o.o., OIB 02926123910; KLOŠTRANKA BIO društvo s ograničenom odgovornošću za trgovinu i usluge, OIB 01478201787</izvorni_sadrzaj>
    <derivirana_varijabla naziv="DomainObject.Predmet.StrankaFormatedOIB_1">  BIO-ŽUNEC d.o.o., OIB 02926123910; KLOŠTRANKA BIO društvo s ograničenom odgovornošću za trgovinu i usluge, OIB 01478201787</derivirana_varijabla>
  </DomainObject.Predmet.StrankaFormatedOIB>
  <DomainObject.Predmet.StrankaFormatedWithAdress>
    <izvorni_sadrzaj> BIO-ŽUNEC d.o.o., Juršićeva 30, 10370 Rugvica; KLOŠTRANKA BIO društvo s ograničenom odgovornošću za trgovinu i usluge, Juršićeva 30, 10370 Rugvica</izvorni_sadrzaj>
    <derivirana_varijabla naziv="DomainObject.Predmet.StrankaFormatedWithAdress_1"> BIO-ŽUNEC d.o.o., Juršićeva 30, 10370 Rugvica; KLOŠTRANKA BIO društvo s ograničenom odgovornošću za trgovinu i usluge, Juršićeva 30, 10370 Rugvica</derivirana_varijabla>
  </DomainObject.Predmet.StrankaFormatedWithAdress>
  <DomainObject.Predmet.StrankaFormatedWithAdressOIB>
    <izvorni_sadrzaj> BIO-ŽUNEC d.o.o., OIB 02926123910, Juršićeva 30, 10370 Rugvica; KLOŠTRANKA BIO društvo s ograničenom odgovornošću za trgovinu i usluge, OIB 01478201787, Juršićeva 30, 10370 Rugvica</izvorni_sadrzaj>
    <derivirana_varijabla naziv="DomainObject.Predmet.StrankaFormatedWithAdressOIB_1"> BIO-ŽUNEC d.o.o., OIB 02926123910, Juršićeva 30, 10370 Rugvica; KLOŠTRANKA BIO društvo s ograničenom odgovornošću za trgovinu i usluge, OIB 01478201787, Juršićeva 30, 10370 Rugvica</derivirana_varijabla>
  </DomainObject.Predmet.StrankaFormatedWithAdressOIB>
  <DomainObject.Predmet.StrankaWithAdress>
    <izvorni_sadrzaj>BIO-ŽUNEC d.o.o. Juršićeva 30,10370 Rugvica,KLOŠTRANKA BIO društvo s ograničenom odgovornošću za trgovinu i usluge Juršićeva 30,10370 Rugvica</izvorni_sadrzaj>
    <derivirana_varijabla naziv="DomainObject.Predmet.StrankaWithAdress_1">BIO-ŽUNEC d.o.o. Juršićeva 30,10370 Rugvica,KLOŠTRANKA BIO društvo s ograničenom odgovornošću za trgovinu i usluge Juršićeva 30,10370 Rugvica</derivirana_varijabla>
  </DomainObject.Predmet.StrankaWithAdress>
  <DomainObject.Predmet.StrankaWithAdressOIB>
    <izvorni_sadrzaj>BIO-ŽUNEC d.o.o., OIB 02926123910, Juršićeva 30,10370 Rugvica,KLOŠTRANKA BIO društvo s ograničenom odgovornošću za trgovinu i usluge, OIB 01478201787, Juršićeva 30,10370 Rugvica</izvorni_sadrzaj>
    <derivirana_varijabla naziv="DomainObject.Predmet.StrankaWithAdressOIB_1">BIO-ŽUNEC d.o.o., OIB 02926123910, Juršićeva 30,10370 Rugvica,KLOŠTRANKA BIO društvo s ograničenom odgovornošću za trgovinu i usluge, OIB 01478201787, Juršićeva 30,10370 Rugvica</derivirana_varijabla>
  </DomainObject.Predmet.StrankaWithAdressOIB>
  <DomainObject.Predmet.StrankaNazivFormated>
    <izvorni_sadrzaj>BIO-ŽUNEC d.o.o.,KLOŠTRANKA BIO društvo s ograničenom odgovornošću za trgovinu i usluge</izvorni_sadrzaj>
    <derivirana_varijabla naziv="DomainObject.Predmet.StrankaNazivFormated_1">BIO-ŽUNEC d.o.o.,KLOŠTRANKA BIO društvo s ograničenom odgovornošću za trgovinu i usluge</derivirana_varijabla>
  </DomainObject.Predmet.StrankaNazivFormated>
  <DomainObject.Predmet.StrankaNazivFormatedOIB>
    <izvorni_sadrzaj>BIO-ŽUNEC d.o.o., OIB 02926123910,KLOŠTRANKA BIO društvo s ograničenom odgovornošću za trgovinu i usluge, OIB 01478201787</izvorni_sadrzaj>
    <derivirana_varijabla naziv="DomainObject.Predmet.StrankaNazivFormatedOIB_1">BIO-ŽUNEC d.o.o., OIB 02926123910,KLOŠTRANKA BIO društvo s ograničenom odgovornošću za trgovinu i usluge, OIB 01478201787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BIO-ŽUNEC d.o.o.</item>
      <item>KLOŠTRANKA BIO društvo s ograničenom odgovornošću za trgovinu i usluge</item>
    </izvorni_sadrzaj>
    <derivirana_varijabla naziv="DomainObject.Predmet.StrankaListFormated_1">
      <item>BIO-ŽUNEC d.o.o.</item>
      <item>KLOŠTRANKA BIO društvo s ograničenom odgovornošću za trgovinu i usluge</item>
    </derivirana_varijabla>
  </DomainObject.Predmet.StrankaListFormated>
  <DomainObject.Predmet.StrankaListFormatedOIB>
    <izvorni_sadrzaj>
      <item>BIO-ŽUNEC d.o.o., OIB 02926123910</item>
      <item>KLOŠTRANKA BIO društvo s ograničenom odgovornošću za trgovinu i usluge, OIB 01478201787</item>
    </izvorni_sadrzaj>
    <derivirana_varijabla naziv="DomainObject.Predmet.StrankaListFormatedOIB_1">
      <item>BIO-ŽUNEC d.o.o., OIB 02926123910</item>
      <item>KLOŠTRANKA BIO društvo s ograničenom odgovornošću za trgovinu i usluge, OIB 01478201787</item>
    </derivirana_varijabla>
  </DomainObject.Predmet.StrankaListFormatedOIB>
  <DomainObject.Predmet.StrankaListFormatedWithAdress>
    <izvorni_sadrzaj>
      <item>BIO-ŽUNEC d.o.o., Juršićeva 30, 10370 Rugvica</item>
      <item>KLOŠTRANKA BIO društvo s ograničenom odgovornošću za trgovinu i usluge, Juršićeva 30, 10370 Rugvica</item>
    </izvorni_sadrzaj>
    <derivirana_varijabla naziv="DomainObject.Predmet.StrankaListFormatedWithAdress_1">
      <item>BIO-ŽUNEC d.o.o., Juršićeva 30, 10370 Rugvica</item>
      <item>KLOŠTRANKA BIO društvo s ograničenom odgovornošću za trgovinu i usluge, Juršićeva 30, 10370 Rugvica</item>
    </derivirana_varijabla>
  </DomainObject.Predmet.StrankaListFormatedWithAdress>
  <DomainObject.Predmet.StrankaListFormatedWithAdressOIB>
    <izvorni_sadrzaj>
      <item>BIO-ŽUNEC d.o.o., OIB 02926123910, Juršićeva 30, 10370 Rugvica</item>
      <item>KLOŠTRANKA BIO društvo s ograničenom odgovornošću za trgovinu i usluge, OIB 01478201787, Juršićeva 30, 10370 Rugvica</item>
    </izvorni_sadrzaj>
    <derivirana_varijabla naziv="DomainObject.Predmet.StrankaListFormatedWithAdressOIB_1">
      <item>BIO-ŽUNEC d.o.o., OIB 02926123910, Juršićeva 30, 10370 Rugvica</item>
      <item>KLOŠTRANKA BIO društvo s ograničenom odgovornošću za trgovinu i usluge, OIB 01478201787, Juršićeva 30, 10370 Rugvica</item>
    </derivirana_varijabla>
  </DomainObject.Predmet.StrankaListFormatedWithAdressOIB>
  <DomainObject.Predmet.StrankaListNazivFormated>
    <izvorni_sadrzaj>
      <item>BIO-ŽUNEC d.o.o.</item>
      <item>KLOŠTRANKA BIO društvo s ograničenom odgovornošću za trgovinu i usluge</item>
    </izvorni_sadrzaj>
    <derivirana_varijabla naziv="DomainObject.Predmet.StrankaListNazivFormated_1">
      <item>BIO-ŽUNEC d.o.o.</item>
      <item>KLOŠTRANKA BIO društvo s ograničenom odgovornošću za trgovinu i usluge</item>
    </derivirana_varijabla>
  </DomainObject.Predmet.StrankaListNazivFormated>
  <DomainObject.Predmet.StrankaListNazivFormatedOIB>
    <izvorni_sadrzaj>
      <item>BIO-ŽUNEC d.o.o., OIB 02926123910</item>
      <item>KLOŠTRANKA BIO društvo s ograničenom odgovornošću za trgovinu i usluge, OIB 01478201787</item>
    </izvorni_sadrzaj>
    <derivirana_varijabla naziv="DomainObject.Predmet.StrankaListNazivFormatedOIB_1">
      <item>BIO-ŽUNEC d.o.o., OIB 02926123910</item>
      <item>KLOŠTRANKA BIO društvo s ograničenom odgovornošću za trgovinu i usluge, OIB 01478201787</item>
    </derivirana_varijabla>
  </DomainObject.Predmet.StrankaListNazivFormatedOIB>
  <DomainObject.Predmet.ProtuStrankaListFormated>
    <izvorni_sadrzaj>
      <item>BIO-ŽUNEC d.o.o.</item>
    </izvorni_sadrzaj>
    <derivirana_varijabla naziv="DomainObject.Predmet.ProtuStrankaListFormated_1">
      <item>BIO-ŽUNEC d.o.o.</item>
    </derivirana_varijabla>
  </DomainObject.Predmet.ProtuStrankaListFormated>
  <DomainObject.Predmet.ProtuStrankaListFormatedOIB>
    <izvorni_sadrzaj>
      <item>BIO-ŽUNEC d.o.o., OIB 02926123910</item>
    </izvorni_sadrzaj>
    <derivirana_varijabla naziv="DomainObject.Predmet.ProtuStrankaListFormatedOIB_1">
      <item>BIO-ŽUNEC d.o.o., OIB 02926123910</item>
    </derivirana_varijabla>
  </DomainObject.Predmet.ProtuStrankaListFormatedOIB>
  <DomainObject.Predmet.ProtuStrankaListFormatedWithAdress>
    <izvorni_sadrzaj>
      <item>BIO-ŽUNEC d.o.o., Juršićeva 30, 10370 Rugvica</item>
    </izvorni_sadrzaj>
    <derivirana_varijabla naziv="DomainObject.Predmet.ProtuStrankaListFormatedWithAdress_1">
      <item>BIO-ŽUNEC d.o.o., Juršićeva 30, 10370 Rugvica</item>
    </derivirana_varijabla>
  </DomainObject.Predmet.ProtuStrankaListFormatedWithAdress>
  <DomainObject.Predmet.ProtuStrankaListFormatedWithAdressOIB>
    <izvorni_sadrzaj>
      <item>BIO-ŽUNEC d.o.o., OIB 02926123910, Juršićeva 30, 10370 Rugvica</item>
    </izvorni_sadrzaj>
    <derivirana_varijabla naziv="DomainObject.Predmet.ProtuStrankaListFormatedWithAdressOIB_1">
      <item>BIO-ŽUNEC d.o.o., OIB 02926123910, Juršićeva 30, 10370 Rugvica</item>
    </derivirana_varijabla>
  </DomainObject.Predmet.ProtuStrankaListFormatedWithAdressOIB>
  <DomainObject.Predmet.ProtuStrankaListNazivFormated>
    <izvorni_sadrzaj>
      <item>BIO-ŽUNEC d.o.o.</item>
    </izvorni_sadrzaj>
    <derivirana_varijabla naziv="DomainObject.Predmet.ProtuStrankaListNazivFormated_1">
      <item>BIO-ŽUNEC d.o.o.</item>
    </derivirana_varijabla>
  </DomainObject.Predmet.ProtuStrankaListNazivFormated>
  <DomainObject.Predmet.ProtuStrankaListNazivFormatedOIB>
    <izvorni_sadrzaj>
      <item>BIO-ŽUNEC d.o.o., OIB 02926123910</item>
    </izvorni_sadrzaj>
    <derivirana_varijabla naziv="DomainObject.Predmet.ProtuStrankaListNazivFormatedOIB_1">
      <item>BIO-ŽUNEC d.o.o., OIB 02926123910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2021.</izvorni_sadrzaj>
    <derivirana_varijabla naziv="DomainObject.Datum_1">12. veljače 2021.</derivirana_varijabla>
  </DomainObject.Datum>
  <DomainObject.PoslovniBrojDokumenta>
    <izvorni_sadrzaj>St-3019/2019-16</izvorni_sadrzaj>
    <derivirana_varijabla naziv="DomainObject.PoslovniBrojDokumenta_1">St-3019/2019-16</derivirana_varijabla>
  </DomainObject.PoslovniBrojDokumenta>
  <DomainObject.Predmet.StrankaIDrugi>
    <izvorni_sadrzaj>BIO-ŽUNEC d.o.o. i dr.</izvorni_sadrzaj>
    <derivirana_varijabla naziv="DomainObject.Predmet.StrankaIDrugi_1">BIO-ŽUNEC d.o.o. i dr.</derivirana_varijabla>
  </DomainObject.Predmet.StrankaIDrugi>
  <DomainObject.Predmet.ProtustrankaIDrugi>
    <izvorni_sadrzaj>BIO-ŽUNEC d.o.o.</izvorni_sadrzaj>
    <derivirana_varijabla naziv="DomainObject.Predmet.ProtustrankaIDrugi_1">BIO-ŽUNEC d.o.o.</derivirana_varijabla>
  </DomainObject.Predmet.ProtustrankaIDrugi>
  <DomainObject.Predmet.StrankaIDrugiAdressOIB>
    <izvorni_sadrzaj>BIO-ŽUNEC d.o.o., OIB 02926123910, Juršićeva 30, 10370 Rugvica i dr.</izvorni_sadrzaj>
    <derivirana_varijabla naziv="DomainObject.Predmet.StrankaIDrugiAdressOIB_1">BIO-ŽUNEC d.o.o., OIB 02926123910, Juršićeva 30, 10370 Rugvica i dr.</derivirana_varijabla>
  </DomainObject.Predmet.StrankaIDrugiAdressOIB>
  <DomainObject.Predmet.ProtustrankaIDrugiAdressOIB>
    <izvorni_sadrzaj>BIO-ŽUNEC d.o.o., OIB 02926123910, Juršićeva 30, 10370 Rugvica</izvorni_sadrzaj>
    <derivirana_varijabla naziv="DomainObject.Predmet.ProtustrankaIDrugiAdressOIB_1">BIO-ŽUNEC d.o.o., OIB 02926123910, Juršićeva 30,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BIO-ŽUNEC d.o.o.</item>
      <item>BIO-ŽUNEC d.o.o.</item>
      <item>KLOŠTRANKA BIO društvo s ograničenom odgovornošću za trgovinu i usluge</item>
    </izvorni_sadrzaj>
    <derivirana_varijabla naziv="DomainObject.Predmet.SudioniciListNaziv_1">
      <item>BIO-ŽUNEC d.o.o.</item>
      <item>BIO-ŽUNEC d.o.o.</item>
      <item>KLOŠTRANKA BIO društvo s ograničenom odgovornošću za trgovinu i usluge</item>
    </derivirana_varijabla>
  </DomainObject.Predmet.SudioniciListNaziv>
  <DomainObject.Predmet.SudioniciListAdressOIB>
    <izvorni_sadrzaj>
      <item>BIO-ŽUNEC d.o.o., OIB 02926123910, Juršićeva 30,10370 Rugvica</item>
      <item>BIO-ŽUNEC d.o.o., OIB 02926123910, Juršićeva 30,10370 Rugvica</item>
      <item>KLOŠTRANKA BIO društvo s ograničenom odgovornošću za trgovinu i usluge, OIB 01478201787, Juršićeva 30,10370 Rugvica</item>
    </izvorni_sadrzaj>
    <derivirana_varijabla naziv="DomainObject.Predmet.SudioniciListAdressOIB_1">
      <item>BIO-ŽUNEC d.o.o., OIB 02926123910, Juršićeva 30,10370 Rugvica</item>
      <item>BIO-ŽUNEC d.o.o., OIB 02926123910, Juršićeva 30,10370 Rugvica</item>
      <item>KLOŠTRANKA BIO društvo s ograničenom odgovornošću za trgovinu i usluge, OIB 01478201787, Juršićeva 30,10370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02926123910</item>
      <item>, OIB 02926123910</item>
      <item>, OIB 01478201787</item>
    </izvorni_sadrzaj>
    <derivirana_varijabla naziv="DomainObject.Predmet.SudioniciListNazivOIB_1">
      <item>, OIB 02926123910</item>
      <item>, OIB 02926123910</item>
      <item>, OIB 01478201787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prosinca 2019.</izvorni_sadrzaj>
    <derivirana_varijabla naziv="DomainObject.Predmet.DatumPocetkaProcesa_1">5.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558EC-6C02-4D9E-8F4C-19EAE89ABC6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12</properties:Pages>
  <properties:Words>3055</properties:Words>
  <properties:Characters>17788</properties:Characters>
  <properties:Lines>990</properties:Lines>
  <properties:Paragraphs>470</properties:Paragraphs>
  <properties:TotalTime>506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20587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2019-09-19T10:42:00Z</dcterms:created>
  <dc:creator>Ante Galić</dc:creator>
  <cp:lastModifiedBy>dvorana100</cp:lastModifiedBy>
  <cp:lastPrinted>2021-01-15T07:36:00Z</cp:lastPrinted>
  <dcterms:modified xmlns:xsi="http://www.w3.org/2001/XMLSchema-instance" xsi:type="dcterms:W3CDTF">2021-02-12T13:03:00Z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St-3019/2019-16 / Zapisnik - Ročište radi ispitivanja tražbina (6. zapisnik o ispitivanju tražbina- ICMS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